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285CD832"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w:t>
      </w:r>
      <w:r w:rsidR="00F80D58">
        <w:rPr>
          <w:rFonts w:ascii="Arial" w:hAnsi="Arial" w:cs="Arial"/>
          <w:b/>
          <w:sz w:val="24"/>
        </w:rPr>
        <w:t>5</w:t>
      </w:r>
      <w:r w:rsidR="00940B2B">
        <w:rPr>
          <w:rFonts w:ascii="Arial" w:hAnsi="Arial" w:cs="Arial"/>
          <w:b/>
          <w:sz w:val="24"/>
        </w:rPr>
        <w:tab/>
      </w:r>
      <w:r w:rsidR="00595121">
        <w:rPr>
          <w:rFonts w:ascii="Arial" w:hAnsi="Arial" w:cs="Arial"/>
          <w:b/>
          <w:sz w:val="24"/>
        </w:rPr>
        <w:t>R1-</w:t>
      </w:r>
      <w:r w:rsidR="00B920FF">
        <w:rPr>
          <w:rFonts w:ascii="Arial" w:hAnsi="Arial" w:cs="Arial"/>
          <w:b/>
          <w:sz w:val="24"/>
        </w:rPr>
        <w:t>18</w:t>
      </w:r>
      <w:r w:rsidR="002D2A3C">
        <w:rPr>
          <w:rFonts w:ascii="Arial" w:hAnsi="Arial" w:cs="Arial"/>
          <w:b/>
          <w:sz w:val="24"/>
        </w:rPr>
        <w:t>3415</w:t>
      </w:r>
    </w:p>
    <w:p w14:paraId="6C7A1B96" w14:textId="6B59294E" w:rsidR="00940B2B" w:rsidRDefault="00F80D58" w:rsidP="00940B2B">
      <w:pPr>
        <w:spacing w:after="0"/>
        <w:rPr>
          <w:rFonts w:ascii="Arial" w:hAnsi="Arial" w:cs="Arial"/>
          <w:b/>
          <w:bCs/>
          <w:sz w:val="24"/>
        </w:rPr>
      </w:pPr>
      <w:r>
        <w:rPr>
          <w:rFonts w:ascii="Arial" w:hAnsi="Arial" w:cs="Arial"/>
          <w:b/>
          <w:bCs/>
          <w:sz w:val="24"/>
        </w:rPr>
        <w:t>Spokane, USA</w:t>
      </w:r>
    </w:p>
    <w:p w14:paraId="5DEFA040" w14:textId="4F47A8E6" w:rsidR="002A35AC" w:rsidRDefault="00F80D58" w:rsidP="002A35AC">
      <w:pPr>
        <w:spacing w:after="0"/>
        <w:rPr>
          <w:rFonts w:ascii="Arial" w:hAnsi="Arial" w:cs="Arial"/>
          <w:b/>
          <w:sz w:val="24"/>
        </w:rPr>
      </w:pPr>
      <w:r>
        <w:rPr>
          <w:rFonts w:ascii="Arial" w:hAnsi="Arial" w:cs="Arial"/>
          <w:b/>
          <w:bCs/>
          <w:sz w:val="24"/>
        </w:rPr>
        <w:t>Nov</w:t>
      </w:r>
      <w:r w:rsidR="00BE65A0">
        <w:rPr>
          <w:rFonts w:ascii="Arial" w:hAnsi="Arial" w:cs="Arial"/>
          <w:b/>
          <w:bCs/>
          <w:sz w:val="24"/>
        </w:rPr>
        <w:t>.</w:t>
      </w:r>
      <w:r w:rsidR="00B920FF">
        <w:rPr>
          <w:rFonts w:ascii="Arial" w:hAnsi="Arial" w:cs="Arial"/>
          <w:b/>
          <w:bCs/>
          <w:sz w:val="24"/>
        </w:rPr>
        <w:t xml:space="preserve"> </w:t>
      </w:r>
      <w:r>
        <w:rPr>
          <w:rFonts w:ascii="Arial" w:hAnsi="Arial" w:cs="Arial"/>
          <w:b/>
          <w:bCs/>
          <w:sz w:val="24"/>
        </w:rPr>
        <w:t>12</w:t>
      </w:r>
      <w:r w:rsidR="00B920FF">
        <w:rPr>
          <w:rFonts w:ascii="Arial" w:hAnsi="Arial" w:cs="Arial"/>
          <w:b/>
          <w:bCs/>
          <w:sz w:val="24"/>
        </w:rPr>
        <w:t xml:space="preserve"> – </w:t>
      </w:r>
      <w:r>
        <w:rPr>
          <w:rFonts w:ascii="Arial" w:hAnsi="Arial" w:cs="Arial"/>
          <w:b/>
          <w:bCs/>
          <w:sz w:val="24"/>
        </w:rPr>
        <w:t>Nov</w:t>
      </w:r>
      <w:r w:rsidR="00BE65A0">
        <w:rPr>
          <w:rFonts w:ascii="Arial" w:hAnsi="Arial" w:cs="Arial"/>
          <w:b/>
          <w:bCs/>
          <w:sz w:val="24"/>
        </w:rPr>
        <w:t>.</w:t>
      </w:r>
      <w:r w:rsidR="00B920FF">
        <w:rPr>
          <w:rFonts w:ascii="Arial" w:hAnsi="Arial" w:cs="Arial"/>
          <w:b/>
          <w:bCs/>
          <w:sz w:val="24"/>
        </w:rPr>
        <w:t xml:space="preserve"> </w:t>
      </w:r>
      <w:r w:rsidR="006C3180">
        <w:rPr>
          <w:rFonts w:ascii="Arial" w:hAnsi="Arial" w:cs="Arial"/>
          <w:b/>
          <w:bCs/>
          <w:sz w:val="24"/>
        </w:rPr>
        <w:t>1</w:t>
      </w:r>
      <w:r>
        <w:rPr>
          <w:rFonts w:ascii="Arial" w:hAnsi="Arial" w:cs="Arial"/>
          <w:b/>
          <w:bCs/>
          <w:sz w:val="24"/>
        </w:rPr>
        <w:t>6</w:t>
      </w:r>
      <w:r w:rsidR="002A35AC">
        <w:rPr>
          <w:rFonts w:ascii="Arial" w:hAnsi="Arial" w:cs="Arial"/>
          <w:b/>
          <w:bCs/>
          <w:sz w:val="24"/>
        </w:rPr>
        <w:t xml:space="preserve">, </w:t>
      </w:r>
      <w:r w:rsidR="002A35AC" w:rsidRPr="00595121">
        <w:rPr>
          <w:rFonts w:ascii="Arial" w:hAnsi="Arial" w:cs="Arial"/>
          <w:b/>
          <w:bCs/>
          <w:sz w:val="24"/>
        </w:rPr>
        <w:t>201</w:t>
      </w:r>
      <w:r w:rsidR="002A35AC">
        <w:rPr>
          <w:rFonts w:ascii="Arial" w:hAnsi="Arial" w:cs="Arial"/>
          <w:b/>
          <w:bCs/>
          <w:sz w:val="24"/>
        </w:rPr>
        <w:t>8</w:t>
      </w:r>
      <w:r w:rsidR="002A35AC"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6AD77F87" w14:textId="65122616"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0" w:name="Source"/>
      <w:bookmarkEnd w:id="0"/>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2.2.4.3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29BF9DBE" w:rsidR="00096E07" w:rsidRPr="00815A08"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In RAN#7</w:t>
      </w:r>
      <w:r w:rsidR="00100305">
        <w:rPr>
          <w:rFonts w:ascii="Times New Roman"/>
          <w:snapToGrid w:val="0"/>
          <w:szCs w:val="20"/>
        </w:rPr>
        <w:t>7</w:t>
      </w:r>
      <w:r w:rsidRPr="00815A08">
        <w:rPr>
          <w:rFonts w:ascii="Times New Roman"/>
          <w:snapToGrid w:val="0"/>
          <w:szCs w:val="20"/>
        </w:rPr>
        <w:t xml:space="preserve"> a new SI [1] for NR based access to unlicensed spectrum was </w:t>
      </w:r>
      <w:r w:rsidR="00100305">
        <w:rPr>
          <w:rFonts w:ascii="Times New Roman"/>
          <w:snapToGrid w:val="0"/>
          <w:szCs w:val="20"/>
        </w:rPr>
        <w:t>approved which was then revised in RAN#80 [2]</w:t>
      </w:r>
      <w:r w:rsidRPr="00815A08">
        <w:rPr>
          <w:rFonts w:ascii="Times New Roman"/>
          <w:snapToGrid w:val="0"/>
          <w:szCs w:val="20"/>
        </w:rPr>
        <w:t>. The objectives of the SI include the following</w:t>
      </w:r>
      <w:r w:rsidR="00100305">
        <w:rPr>
          <w:rFonts w:ascii="Times New Roman"/>
          <w:snapToGrid w:val="0"/>
          <w:szCs w:val="20"/>
        </w:rPr>
        <w:t>:</w:t>
      </w:r>
    </w:p>
    <w:p w14:paraId="0688BF21" w14:textId="77777777" w:rsidR="00100305" w:rsidRPr="00380148" w:rsidRDefault="00100305" w:rsidP="00957EBC">
      <w:pPr>
        <w:numPr>
          <w:ilvl w:val="0"/>
          <w:numId w:val="37"/>
        </w:numPr>
        <w:overflowPunct w:val="0"/>
        <w:autoSpaceDE w:val="0"/>
        <w:autoSpaceDN w:val="0"/>
        <w:adjustRightInd w:val="0"/>
        <w:spacing w:after="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47191700" w14:textId="77777777" w:rsidR="00100305" w:rsidRDefault="00100305" w:rsidP="00957EBC">
      <w:pPr>
        <w:numPr>
          <w:ilvl w:val="1"/>
          <w:numId w:val="18"/>
        </w:numPr>
        <w:overflowPunct w:val="0"/>
        <w:autoSpaceDE w:val="0"/>
        <w:autoSpaceDN w:val="0"/>
        <w:adjustRightInd w:val="0"/>
        <w:spacing w:after="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89435D1" w14:textId="77777777" w:rsidR="00100305" w:rsidRDefault="00100305" w:rsidP="00957EBC">
      <w:pPr>
        <w:numPr>
          <w:ilvl w:val="2"/>
          <w:numId w:val="18"/>
        </w:numPr>
        <w:overflowPunct w:val="0"/>
        <w:autoSpaceDE w:val="0"/>
        <w:autoSpaceDN w:val="0"/>
        <w:adjustRightInd w:val="0"/>
        <w:spacing w:after="0"/>
        <w:textAlignment w:val="baseline"/>
        <w:rPr>
          <w:bCs/>
          <w:lang w:val="en-US"/>
        </w:rPr>
      </w:pPr>
      <w:r>
        <w:rPr>
          <w:bCs/>
          <w:lang w:val="en-US"/>
        </w:rPr>
        <w:t>Consider unlicensed bands below 7GHz</w:t>
      </w:r>
    </w:p>
    <w:p w14:paraId="58E14C18" w14:textId="77777777" w:rsidR="00100305" w:rsidRPr="006D32D5" w:rsidRDefault="00100305" w:rsidP="00957EBC">
      <w:pPr>
        <w:numPr>
          <w:ilvl w:val="2"/>
          <w:numId w:val="18"/>
        </w:numPr>
        <w:overflowPunct w:val="0"/>
        <w:autoSpaceDE w:val="0"/>
        <w:autoSpaceDN w:val="0"/>
        <w:adjustRightInd w:val="0"/>
        <w:spacing w:after="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56312543" w14:textId="77777777" w:rsidR="00100305" w:rsidRPr="00BF75FD" w:rsidRDefault="00100305" w:rsidP="00957EBC">
      <w:pPr>
        <w:numPr>
          <w:ilvl w:val="1"/>
          <w:numId w:val="18"/>
        </w:numPr>
        <w:overflowPunct w:val="0"/>
        <w:autoSpaceDE w:val="0"/>
        <w:autoSpaceDN w:val="0"/>
        <w:adjustRightInd w:val="0"/>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366F4E70" w14:textId="77777777" w:rsidR="00100305" w:rsidRPr="00E16BC1" w:rsidRDefault="00100305" w:rsidP="00957EBC">
      <w:pPr>
        <w:numPr>
          <w:ilvl w:val="1"/>
          <w:numId w:val="18"/>
        </w:numPr>
        <w:overflowPunct w:val="0"/>
        <w:autoSpaceDE w:val="0"/>
        <w:autoSpaceDN w:val="0"/>
        <w:adjustRightInd w:val="0"/>
        <w:spacing w:after="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6GHz</w:t>
      </w:r>
      <w:r w:rsidRPr="00915396">
        <w:rPr>
          <w:bCs/>
          <w:lang w:val="en-US"/>
        </w:rPr>
        <w:t xml:space="preserve"> bands </w:t>
      </w:r>
    </w:p>
    <w:p w14:paraId="6720E305" w14:textId="77777777" w:rsidR="00100305" w:rsidRDefault="00100305" w:rsidP="00957EBC">
      <w:pPr>
        <w:numPr>
          <w:ilvl w:val="2"/>
          <w:numId w:val="18"/>
        </w:numPr>
        <w:overflowPunct w:val="0"/>
        <w:autoSpaceDE w:val="0"/>
        <w:autoSpaceDN w:val="0"/>
        <w:adjustRightInd w:val="0"/>
        <w:spacing w:after="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295E74A" w14:textId="3AAB930A" w:rsidR="00850B49" w:rsidRPr="000D6168" w:rsidRDefault="00850B49" w:rsidP="00957EBC">
      <w:pPr>
        <w:overflowPunct w:val="0"/>
        <w:autoSpaceDE w:val="0"/>
        <w:autoSpaceDN w:val="0"/>
        <w:adjustRightInd w:val="0"/>
        <w:spacing w:before="20" w:after="0"/>
        <w:ind w:left="1800"/>
        <w:textAlignment w:val="baseline"/>
        <w:rPr>
          <w:rFonts w:eastAsia="SimSun"/>
          <w:szCs w:val="20"/>
          <w:lang w:eastAsia="zh-CN"/>
        </w:rPr>
      </w:pPr>
    </w:p>
    <w:p w14:paraId="7A3A2A78" w14:textId="018C8F4B" w:rsidR="00915140" w:rsidRDefault="000C7DF4" w:rsidP="00957EBC">
      <w:pPr>
        <w:pStyle w:val="LGTdoc"/>
        <w:spacing w:before="20" w:afterLines="0" w:line="240" w:lineRule="auto"/>
        <w:rPr>
          <w:sz w:val="20"/>
          <w:szCs w:val="20"/>
        </w:rPr>
      </w:pPr>
      <w:r>
        <w:rPr>
          <w:sz w:val="20"/>
          <w:szCs w:val="20"/>
        </w:rPr>
        <w:t xml:space="preserve">In </w:t>
      </w:r>
      <w:r w:rsidR="000D6168">
        <w:rPr>
          <w:sz w:val="20"/>
          <w:szCs w:val="20"/>
        </w:rPr>
        <w:t>RAN1 meeting #</w:t>
      </w:r>
      <w:r>
        <w:rPr>
          <w:sz w:val="20"/>
          <w:szCs w:val="20"/>
        </w:rPr>
        <w:t>92</w:t>
      </w:r>
      <w:r w:rsidR="000D6168">
        <w:rPr>
          <w:sz w:val="20"/>
          <w:szCs w:val="20"/>
        </w:rPr>
        <w:t>b</w:t>
      </w:r>
      <w:r>
        <w:rPr>
          <w:sz w:val="20"/>
          <w:szCs w:val="20"/>
        </w:rPr>
        <w:t xml:space="preserve">, </w:t>
      </w:r>
      <w:r w:rsidR="005F5662">
        <w:rPr>
          <w:sz w:val="20"/>
          <w:szCs w:val="20"/>
        </w:rPr>
        <w:t>an agreement was reached to study possible enhancements to HARQ operation</w:t>
      </w:r>
      <w:r w:rsidR="004E4AEB">
        <w:rPr>
          <w:sz w:val="20"/>
          <w:szCs w:val="20"/>
        </w:rPr>
        <w:t xml:space="preserve"> </w:t>
      </w:r>
      <w:r w:rsidR="00F80D58">
        <w:rPr>
          <w:sz w:val="20"/>
          <w:szCs w:val="20"/>
        </w:rPr>
        <w:t>following which t</w:t>
      </w:r>
      <w:r w:rsidR="00915140">
        <w:rPr>
          <w:sz w:val="20"/>
          <w:szCs w:val="20"/>
        </w:rPr>
        <w:t xml:space="preserve">he following agreements were reached </w:t>
      </w:r>
      <w:r w:rsidR="00393913">
        <w:rPr>
          <w:sz w:val="20"/>
          <w:szCs w:val="20"/>
        </w:rPr>
        <w:t>regarding</w:t>
      </w:r>
      <w:r w:rsidR="00915140">
        <w:rPr>
          <w:sz w:val="20"/>
          <w:szCs w:val="20"/>
        </w:rPr>
        <w:t xml:space="preserve"> the HARQ operation</w:t>
      </w:r>
      <w:r w:rsidR="00F80D58">
        <w:rPr>
          <w:sz w:val="20"/>
          <w:szCs w:val="20"/>
        </w:rPr>
        <w:t xml:space="preserve"> in RAN1 #93, #94, and #94b:</w:t>
      </w:r>
      <w:r w:rsidR="005F5662">
        <w:rPr>
          <w:sz w:val="20"/>
          <w:szCs w:val="20"/>
        </w:rPr>
        <w:t xml:space="preserve"> </w:t>
      </w:r>
    </w:p>
    <w:p w14:paraId="56A39CEB" w14:textId="3B69E9DF" w:rsidR="00915140" w:rsidRPr="00D80EDE" w:rsidRDefault="00915140" w:rsidP="00957EBC">
      <w:pPr>
        <w:pStyle w:val="ListParagraph"/>
        <w:numPr>
          <w:ilvl w:val="0"/>
          <w:numId w:val="47"/>
        </w:numPr>
        <w:spacing w:after="0" w:line="240" w:lineRule="auto"/>
        <w:contextualSpacing w:val="0"/>
      </w:pPr>
      <w:r w:rsidRPr="00D80EDE">
        <w:t>Transmission of HARQ A/N for the corresponding data in the same shared COT is identified as beneficial</w:t>
      </w:r>
    </w:p>
    <w:p w14:paraId="5DC7CED1" w14:textId="77777777" w:rsidR="00915140" w:rsidRPr="00D80EDE" w:rsidRDefault="00915140" w:rsidP="00957EBC">
      <w:pPr>
        <w:pStyle w:val="ListParagraph"/>
        <w:numPr>
          <w:ilvl w:val="1"/>
          <w:numId w:val="47"/>
        </w:numPr>
        <w:spacing w:after="0" w:line="240" w:lineRule="auto"/>
        <w:contextualSpacing w:val="0"/>
      </w:pPr>
      <w:r w:rsidRPr="00D80EDE">
        <w:t>Strive to support transmitting all HARQ A/N for the corresponding data in the same shared COT, if possible, considering the current NR UE processing time required</w:t>
      </w:r>
    </w:p>
    <w:p w14:paraId="555613E5" w14:textId="77777777" w:rsidR="00915140" w:rsidRPr="00D80EDE" w:rsidRDefault="00915140" w:rsidP="00957EBC">
      <w:pPr>
        <w:pStyle w:val="ListParagraph"/>
        <w:numPr>
          <w:ilvl w:val="2"/>
          <w:numId w:val="47"/>
        </w:numPr>
        <w:spacing w:after="0" w:line="240" w:lineRule="auto"/>
        <w:contextualSpacing w:val="0"/>
      </w:pPr>
      <w:r w:rsidRPr="00D80EDE">
        <w:t>Mechanisms to support this need to be identified</w:t>
      </w:r>
    </w:p>
    <w:p w14:paraId="62462E94" w14:textId="77777777" w:rsidR="00915140" w:rsidRPr="00D80EDE" w:rsidRDefault="00915140" w:rsidP="00957EBC">
      <w:pPr>
        <w:pStyle w:val="ListParagraph"/>
        <w:numPr>
          <w:ilvl w:val="1"/>
          <w:numId w:val="47"/>
        </w:numPr>
        <w:spacing w:after="0" w:line="240" w:lineRule="auto"/>
        <w:contextualSpacing w:val="0"/>
      </w:pPr>
      <w:r w:rsidRPr="00D80EDE">
        <w:t>It is understood in some cases, the HARQ A/N has to be transmitted in a separate COT from the one the corresponding data was transmitted</w:t>
      </w:r>
    </w:p>
    <w:p w14:paraId="3975BD4E" w14:textId="77777777" w:rsidR="00915140" w:rsidRPr="00D80EDE" w:rsidRDefault="00915140" w:rsidP="00957EBC">
      <w:pPr>
        <w:pStyle w:val="ListParagraph"/>
        <w:numPr>
          <w:ilvl w:val="2"/>
          <w:numId w:val="47"/>
        </w:numPr>
        <w:spacing w:after="0" w:line="240" w:lineRule="auto"/>
        <w:contextualSpacing w:val="0"/>
      </w:pPr>
      <w:r w:rsidRPr="00D80EDE">
        <w:t>Mechanisms to support this need to be identified</w:t>
      </w:r>
    </w:p>
    <w:p w14:paraId="24CD3303" w14:textId="77777777" w:rsidR="00915140" w:rsidRPr="00D80EDE" w:rsidRDefault="00915140" w:rsidP="00957EBC">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6F2AC6E4" w14:textId="77777777" w:rsidR="00915140" w:rsidRPr="00D80EDE" w:rsidRDefault="00915140" w:rsidP="00957EBC">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0DA1AFC5" w14:textId="77777777" w:rsidR="00915140" w:rsidRPr="00C032F8" w:rsidRDefault="00915140" w:rsidP="00957EBC">
      <w:pPr>
        <w:pStyle w:val="ListParagraph"/>
        <w:numPr>
          <w:ilvl w:val="0"/>
          <w:numId w:val="47"/>
        </w:numPr>
        <w:spacing w:after="0" w:line="240" w:lineRule="auto"/>
        <w:contextualSpacing w:val="0"/>
      </w:pPr>
      <w:r w:rsidRPr="00C032F8">
        <w:t>NR-U uses NR HARQ feedback mechanisms as baseline, and enhancements can be identified</w:t>
      </w:r>
    </w:p>
    <w:p w14:paraId="0EE0CBF8" w14:textId="77777777" w:rsidR="00915140" w:rsidRPr="00C032F8" w:rsidRDefault="00915140" w:rsidP="00957EBC">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6DBE7F9C" w14:textId="77777777" w:rsidR="00915140" w:rsidRPr="00ED02EE" w:rsidRDefault="00915140" w:rsidP="00957EBC">
      <w:pPr>
        <w:pStyle w:val="ListParagraph"/>
        <w:numPr>
          <w:ilvl w:val="0"/>
          <w:numId w:val="47"/>
        </w:numPr>
        <w:spacing w:after="0" w:line="240" w:lineRule="auto"/>
        <w:contextualSpacing w:val="0"/>
      </w:pPr>
      <w:r w:rsidRPr="00ED02EE">
        <w:t xml:space="preserve">Scheduling multiple TTIs for PUSCH each using a separate UL grant in the same PDCCH monitoring occasion is identified as beneficial </w:t>
      </w:r>
    </w:p>
    <w:p w14:paraId="7E7B6EEC" w14:textId="7942792A" w:rsidR="00915140" w:rsidRPr="00393913" w:rsidRDefault="00915140" w:rsidP="00957EBC">
      <w:pPr>
        <w:pStyle w:val="ListParagraph"/>
        <w:numPr>
          <w:ilvl w:val="0"/>
          <w:numId w:val="47"/>
        </w:numPr>
        <w:spacing w:after="0" w:line="240" w:lineRule="auto"/>
        <w:contextualSpacing w:val="0"/>
      </w:pPr>
      <w:r w:rsidRPr="00ED02EE">
        <w:t>Scheduling multiple TTIs for PUSCH using a single UL grant is identified as beneficial and should be supported in NR-U</w:t>
      </w:r>
    </w:p>
    <w:p w14:paraId="28004E36" w14:textId="77777777" w:rsidR="00982156" w:rsidRPr="00F80D58" w:rsidRDefault="00982156" w:rsidP="00F80D58">
      <w:pPr>
        <w:pStyle w:val="ListParagraph"/>
        <w:numPr>
          <w:ilvl w:val="0"/>
          <w:numId w:val="47"/>
        </w:numPr>
        <w:spacing w:after="0" w:line="240" w:lineRule="auto"/>
        <w:contextualSpacing w:val="0"/>
      </w:pPr>
      <w:r w:rsidRPr="00F80D58">
        <w:t>NR-U should support both:</w:t>
      </w:r>
    </w:p>
    <w:p w14:paraId="2EC52BE2" w14:textId="77777777" w:rsidR="00982156" w:rsidRPr="00875521" w:rsidRDefault="00982156" w:rsidP="00982156">
      <w:pPr>
        <w:numPr>
          <w:ilvl w:val="1"/>
          <w:numId w:val="49"/>
        </w:numPr>
        <w:spacing w:after="0"/>
        <w:jc w:val="left"/>
        <w:rPr>
          <w:lang w:val="en-US" w:eastAsia="x-none"/>
        </w:rPr>
      </w:pPr>
      <w:bookmarkStart w:id="1" w:name="OLE_LINK20"/>
      <w:r w:rsidRPr="00875521">
        <w:rPr>
          <w:lang w:val="en-US" w:eastAsia="x-none"/>
        </w:rPr>
        <w:t>HARQ feedback corresponding to some or all the PDSCHs of a channel occupancy can be reported in the same channel occupancy</w:t>
      </w:r>
      <w:bookmarkEnd w:id="1"/>
    </w:p>
    <w:p w14:paraId="5D3154C4" w14:textId="77777777" w:rsidR="00982156" w:rsidRPr="00875521" w:rsidRDefault="00982156" w:rsidP="00982156">
      <w:pPr>
        <w:numPr>
          <w:ilvl w:val="2"/>
          <w:numId w:val="49"/>
        </w:numPr>
        <w:spacing w:after="0"/>
        <w:jc w:val="left"/>
        <w:rPr>
          <w:lang w:val="en-US" w:eastAsia="x-none"/>
        </w:rPr>
      </w:pPr>
      <w:r w:rsidRPr="00875521">
        <w:rPr>
          <w:bCs/>
          <w:lang w:val="en-US" w:eastAsia="x-none"/>
        </w:rPr>
        <w:t>It is found beneficial to extend the PDSCH-to-HARQ-timing to support indicating timings up to the end of the longest COT allowed by regulations, one or more of the following would be needed:</w:t>
      </w:r>
    </w:p>
    <w:p w14:paraId="488DD0F9" w14:textId="77777777" w:rsidR="00982156" w:rsidRPr="00875521" w:rsidRDefault="00982156" w:rsidP="00982156">
      <w:pPr>
        <w:numPr>
          <w:ilvl w:val="3"/>
          <w:numId w:val="49"/>
        </w:numPr>
        <w:spacing w:after="0"/>
        <w:jc w:val="left"/>
        <w:rPr>
          <w:lang w:val="en-US" w:eastAsia="x-none"/>
        </w:rPr>
      </w:pPr>
      <w:r w:rsidRPr="00875521">
        <w:rPr>
          <w:bCs/>
          <w:lang w:val="en-US" w:eastAsia="x-none"/>
        </w:rPr>
        <w:t>Allow values larger than 15 by RRC signaling (FFS the largest value needed)</w:t>
      </w:r>
    </w:p>
    <w:p w14:paraId="0396BE45" w14:textId="77777777" w:rsidR="00982156" w:rsidRPr="00875521" w:rsidRDefault="00982156" w:rsidP="00982156">
      <w:pPr>
        <w:numPr>
          <w:ilvl w:val="4"/>
          <w:numId w:val="49"/>
        </w:numPr>
        <w:spacing w:after="0"/>
        <w:jc w:val="left"/>
        <w:rPr>
          <w:lang w:val="en-US" w:eastAsia="x-none"/>
        </w:rPr>
      </w:pPr>
      <w:r w:rsidRPr="00875521">
        <w:rPr>
          <w:bCs/>
          <w:lang w:val="en-US" w:eastAsia="x-none"/>
        </w:rPr>
        <w:t>Note: in some cases this may point outside of the COT</w:t>
      </w:r>
    </w:p>
    <w:p w14:paraId="490E206D" w14:textId="77777777" w:rsidR="00982156" w:rsidRPr="00875521" w:rsidRDefault="00982156" w:rsidP="00982156">
      <w:pPr>
        <w:numPr>
          <w:ilvl w:val="3"/>
          <w:numId w:val="49"/>
        </w:numPr>
        <w:spacing w:after="0"/>
        <w:jc w:val="left"/>
        <w:rPr>
          <w:lang w:val="en-US" w:eastAsia="x-none"/>
        </w:rPr>
      </w:pPr>
      <w:r w:rsidRPr="00875521">
        <w:rPr>
          <w:bCs/>
          <w:lang w:val="en-US" w:eastAsia="x-none"/>
        </w:rPr>
        <w:lastRenderedPageBreak/>
        <w:t>Allow more bits for the PDSCH-to-HARQ-timing-indicator</w:t>
      </w:r>
    </w:p>
    <w:p w14:paraId="3DFEDAC0" w14:textId="77777777" w:rsidR="00982156" w:rsidRPr="00875521" w:rsidRDefault="00982156" w:rsidP="00982156">
      <w:pPr>
        <w:numPr>
          <w:ilvl w:val="1"/>
          <w:numId w:val="49"/>
        </w:numPr>
        <w:spacing w:after="0"/>
        <w:jc w:val="left"/>
        <w:rPr>
          <w:lang w:val="en-US" w:eastAsia="x-none"/>
        </w:rPr>
      </w:pPr>
      <w:r w:rsidRPr="00875521">
        <w:rPr>
          <w:lang w:val="en-US" w:eastAsia="x-none"/>
        </w:rPr>
        <w:t>HARQ feedback corresponding to PDSCHs of a channel occupancy can be reported outside of that channel occupancy. These possible candidate solutions can be considered:</w:t>
      </w:r>
    </w:p>
    <w:p w14:paraId="751AD9D4" w14:textId="77777777" w:rsidR="00982156" w:rsidRPr="00875521" w:rsidRDefault="00982156" w:rsidP="00982156">
      <w:pPr>
        <w:numPr>
          <w:ilvl w:val="2"/>
          <w:numId w:val="49"/>
        </w:numPr>
        <w:spacing w:after="0"/>
        <w:jc w:val="left"/>
        <w:rPr>
          <w:lang w:val="en-US" w:eastAsia="x-none"/>
        </w:rPr>
      </w:pPr>
      <w:r w:rsidRPr="00875521">
        <w:rPr>
          <w:lang w:val="en-US" w:eastAsia="x-none"/>
        </w:rPr>
        <w:t>Alt1: gNB requests/triggers feedback for PDSCH from earlier COT(s)</w:t>
      </w:r>
    </w:p>
    <w:p w14:paraId="2223914E" w14:textId="77777777" w:rsidR="00982156" w:rsidRPr="00875521" w:rsidRDefault="00982156" w:rsidP="00982156">
      <w:pPr>
        <w:numPr>
          <w:ilvl w:val="2"/>
          <w:numId w:val="49"/>
        </w:numPr>
        <w:spacing w:after="0"/>
        <w:jc w:val="left"/>
        <w:rPr>
          <w:lang w:val="en-US" w:eastAsia="x-none"/>
        </w:rPr>
      </w:pPr>
      <w:r w:rsidRPr="00875521">
        <w:rPr>
          <w:lang w:val="en-US" w:eastAsia="x-none"/>
        </w:rPr>
        <w:t>Alt2: UE is configured to report HARQ feedback for PDSCH from earlier COT(s) without an explicit request/trigger</w:t>
      </w:r>
    </w:p>
    <w:p w14:paraId="498A1768" w14:textId="77777777" w:rsidR="00982156" w:rsidRPr="00875521" w:rsidRDefault="00982156" w:rsidP="00982156">
      <w:pPr>
        <w:numPr>
          <w:ilvl w:val="2"/>
          <w:numId w:val="49"/>
        </w:numPr>
        <w:spacing w:after="0"/>
        <w:jc w:val="left"/>
        <w:rPr>
          <w:lang w:val="en-US" w:eastAsia="x-none"/>
        </w:rPr>
      </w:pPr>
      <w:r w:rsidRPr="00875521">
        <w:rPr>
          <w:lang w:val="en-US" w:eastAsia="x-none"/>
        </w:rPr>
        <w:t xml:space="preserve">Alt3: by </w:t>
      </w:r>
      <w:r w:rsidRPr="00875521">
        <w:rPr>
          <w:bCs/>
          <w:lang w:val="en-US" w:eastAsia="x-none"/>
        </w:rPr>
        <w:t>PDSCH-to-HARQ-timing-indicator in the DCI scheduling the PDSCH</w:t>
      </w:r>
    </w:p>
    <w:p w14:paraId="51B0C1DA" w14:textId="77777777" w:rsidR="00982156" w:rsidRPr="00875521" w:rsidRDefault="00982156" w:rsidP="00982156">
      <w:pPr>
        <w:numPr>
          <w:ilvl w:val="2"/>
          <w:numId w:val="49"/>
        </w:numPr>
        <w:spacing w:after="0"/>
        <w:jc w:val="left"/>
        <w:rPr>
          <w:lang w:val="en-US" w:eastAsia="x-none"/>
        </w:rPr>
      </w:pPr>
      <w:r w:rsidRPr="00875521">
        <w:rPr>
          <w:bCs/>
          <w:lang w:val="en-US" w:eastAsia="x-none"/>
        </w:rPr>
        <w:t>Note: the alternatives above are at least applicable for the case where there is no HARQ feedback expected in the same channel occupancy as the PDSCH</w:t>
      </w:r>
    </w:p>
    <w:p w14:paraId="0509B692" w14:textId="77777777" w:rsidR="00982156" w:rsidRPr="00875521" w:rsidRDefault="00982156" w:rsidP="00982156">
      <w:pPr>
        <w:numPr>
          <w:ilvl w:val="2"/>
          <w:numId w:val="49"/>
        </w:numPr>
        <w:spacing w:after="0"/>
        <w:jc w:val="left"/>
        <w:rPr>
          <w:lang w:val="en-US" w:eastAsia="x-none"/>
        </w:rPr>
      </w:pPr>
      <w:r w:rsidRPr="00875521">
        <w:rPr>
          <w:bCs/>
          <w:lang w:val="en-US" w:eastAsia="x-none"/>
        </w:rPr>
        <w:t>Study the impact of the above candidate solutions on the HARQ codebook</w:t>
      </w:r>
    </w:p>
    <w:p w14:paraId="7DD52F31" w14:textId="474A6B34" w:rsidR="00F80D58" w:rsidRPr="000F1F9F" w:rsidRDefault="00F80D58" w:rsidP="00F80D58">
      <w:pPr>
        <w:pStyle w:val="ListParagraph"/>
        <w:numPr>
          <w:ilvl w:val="0"/>
          <w:numId w:val="47"/>
        </w:numPr>
        <w:spacing w:after="0" w:line="240" w:lineRule="auto"/>
        <w:contextualSpacing w:val="0"/>
        <w:rPr>
          <w:rFonts w:eastAsia="Times New Roman"/>
          <w:bCs/>
          <w:color w:val="000000"/>
          <w:kern w:val="2"/>
          <w:lang w:eastAsia="x-none"/>
        </w:rPr>
      </w:pPr>
      <w:r w:rsidRPr="000F59F3">
        <w:t>A gap of up to 16 us should be allowed between the end of the DL transmission and the immediate transmission of feedback to</w:t>
      </w:r>
      <w:r w:rsidRPr="000F59F3">
        <w:rPr>
          <w:lang w:eastAsia="x-none"/>
        </w:rPr>
        <w:t xml:space="preserve"> accommodate for the hardware turnaround time</w:t>
      </w:r>
      <w:r>
        <w:rPr>
          <w:rFonts w:eastAsia="Times New Roman"/>
          <w:bCs/>
          <w:color w:val="000000"/>
          <w:kern w:val="2"/>
          <w:lang w:eastAsia="x-none"/>
        </w:rPr>
        <w:t>.</w:t>
      </w:r>
    </w:p>
    <w:p w14:paraId="5ED0F645" w14:textId="33E400BC" w:rsidR="00982156" w:rsidRDefault="00982156" w:rsidP="00F80D58">
      <w:pPr>
        <w:pStyle w:val="LGTdoc"/>
        <w:tabs>
          <w:tab w:val="left" w:pos="1395"/>
        </w:tabs>
        <w:spacing w:before="20" w:afterLines="0" w:line="240" w:lineRule="auto"/>
        <w:rPr>
          <w:sz w:val="20"/>
          <w:szCs w:val="20"/>
        </w:rPr>
      </w:pPr>
    </w:p>
    <w:p w14:paraId="103F37E2" w14:textId="5E7237BB" w:rsidR="00D96AF0" w:rsidRPr="005F5662" w:rsidRDefault="00D96AF0" w:rsidP="005F5662">
      <w:pPr>
        <w:pStyle w:val="LGTdoc"/>
        <w:spacing w:before="20" w:afterLines="0" w:line="240" w:lineRule="auto"/>
        <w:rPr>
          <w:sz w:val="20"/>
          <w:szCs w:val="20"/>
        </w:rPr>
      </w:pPr>
      <w:r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03A96ECB" w14:textId="77777777" w:rsidR="00ED36EF" w:rsidRDefault="00ED36EF" w:rsidP="00ED36EF">
      <w:pPr>
        <w:pStyle w:val="Heading1"/>
      </w:pPr>
      <w:r>
        <w:t>HARQ ACK Feedback</w:t>
      </w:r>
    </w:p>
    <w:p w14:paraId="6A3D8A5E" w14:textId="018AB519" w:rsidR="00ED36EF" w:rsidRPr="00A86414" w:rsidRDefault="00ED36EF" w:rsidP="00ED36EF">
      <w:pPr>
        <w:rPr>
          <w:b/>
        </w:rPr>
      </w:pPr>
      <w:r>
        <w:t xml:space="preserve">NR supports </w:t>
      </w:r>
      <w:r w:rsidR="00307EED">
        <w:t>fairly flexible</w:t>
      </w:r>
      <w:r>
        <w:t xml:space="preserve"> HARQ operation. In both DCI Format 1-0 and DCI Format 1-1 there is a 3-bit HARQ ACK delay field (</w:t>
      </w:r>
      <w:r>
        <w:rPr>
          <w:rFonts w:hint="eastAsia"/>
          <w:lang w:eastAsia="zh-CN"/>
        </w:rPr>
        <w:t>PDSCH-to-HARQ</w:t>
      </w:r>
      <w:r w:rsidR="00307EED">
        <w:rPr>
          <w:lang w:eastAsia="zh-CN"/>
        </w:rPr>
        <w:t xml:space="preserve"> </w:t>
      </w:r>
      <w:r>
        <w:rPr>
          <w:rFonts w:hint="eastAsia"/>
          <w:lang w:eastAsia="zh-CN"/>
        </w:rPr>
        <w:t>feedback timing indicator</w:t>
      </w:r>
      <w:r>
        <w:rPr>
          <w:lang w:eastAsia="zh-CN"/>
        </w:rPr>
        <w:t>)</w:t>
      </w:r>
      <w:r>
        <w:t xml:space="preserve"> that can be used to control the location of the ACK. In DCI Format 1-1 the delay values come from a higher layer configured set while for DCI Format 1-0 the delay is from the set {1, 2, .., 8}. This flexibility enable</w:t>
      </w:r>
      <w:r w:rsidR="009E7AF3">
        <w:t>s</w:t>
      </w:r>
      <w:r>
        <w:t xml:space="preserve"> adapting the HARQ ACK feedback to dynamic frame structures. The fast HARQ-ACK feedback helps control the number of HARQ processes that are needed and to adapt to changing interference conditions. </w:t>
      </w:r>
      <w:r w:rsidR="009E7AF3">
        <w:t xml:space="preserve">NR-U HARQ ACK design should follow similar design but some enhancements are needed due to the nature of unlicensed operation. Some of those enhancements are described in the following sections. </w:t>
      </w:r>
    </w:p>
    <w:p w14:paraId="55F2198E" w14:textId="77777777" w:rsidR="00ED36EF" w:rsidRDefault="00ED36EF" w:rsidP="00ED36EF">
      <w:pPr>
        <w:pStyle w:val="Heading2"/>
      </w:pPr>
      <w:r>
        <w:t>Multiple A/N opportunities</w:t>
      </w:r>
    </w:p>
    <w:p w14:paraId="66B73C79" w14:textId="2E74E1D7" w:rsidR="00ED36EF" w:rsidRDefault="00ED36EF" w:rsidP="00ED36EF">
      <w:r>
        <w:t>In NR, the ACKs that are included in a PUCCH/PUSCH are determined based on the configured delay</w:t>
      </w:r>
      <w:r w:rsidR="009E7AF3">
        <w:t xml:space="preserve"> in the DCI for the PDSCH</w:t>
      </w:r>
      <w:r>
        <w:t xml:space="preserve">. Hence the ACK for any particular HARQ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2D2A3C">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99.75pt" o:ole="">
            <v:imagedata r:id="rId12" o:title=""/>
          </v:shape>
          <o:OLEObject Type="Embed" ProgID="Visio.Drawing.11" ShapeID="_x0000_i1025" DrawAspect="Content" ObjectID="_1602666728" r:id="rId13"/>
        </w:object>
      </w:r>
    </w:p>
    <w:p w14:paraId="43C6C184" w14:textId="52F632BC" w:rsidR="00ED36EF" w:rsidRDefault="00ED36EF" w:rsidP="00ED36EF">
      <w:pPr>
        <w:pStyle w:val="Caption"/>
        <w:jc w:val="center"/>
      </w:pPr>
      <w:bookmarkStart w:id="2" w:name="_Ref513497040"/>
      <w:r>
        <w:t xml:space="preserve">Figure </w:t>
      </w:r>
      <w:r>
        <w:fldChar w:fldCharType="begin"/>
      </w:r>
      <w:r>
        <w:instrText xml:space="preserve"> SEQ Figure \* ARABIC </w:instrText>
      </w:r>
      <w:r>
        <w:fldChar w:fldCharType="separate"/>
      </w:r>
      <w:r w:rsidR="002D2A3C">
        <w:rPr>
          <w:noProof/>
        </w:rPr>
        <w:t>1</w:t>
      </w:r>
      <w:r>
        <w:fldChar w:fldCharType="end"/>
      </w:r>
      <w:bookmarkEnd w:id="2"/>
      <w:r>
        <w:t>: HARQ ACK Timeline options leveraging the PDSCH to ACK delay field</w:t>
      </w:r>
    </w:p>
    <w:p w14:paraId="3AFACDC7" w14:textId="77777777" w:rsidR="00ED36EF" w:rsidRDefault="00ED36EF" w:rsidP="00ED36EF">
      <w:pPr>
        <w:spacing w:after="0"/>
        <w:jc w:val="left"/>
      </w:pPr>
      <w:r>
        <w:t xml:space="preserve">In RAN1#93, it was agreed that </w:t>
      </w:r>
    </w:p>
    <w:p w14:paraId="42B5298E" w14:textId="77777777" w:rsidR="00ED36EF" w:rsidRPr="00C032F8" w:rsidRDefault="00ED36EF" w:rsidP="00ED36EF">
      <w:pPr>
        <w:pStyle w:val="ListParagraph"/>
        <w:numPr>
          <w:ilvl w:val="0"/>
          <w:numId w:val="47"/>
        </w:numPr>
        <w:spacing w:after="0" w:line="240" w:lineRule="auto"/>
        <w:contextualSpacing w:val="0"/>
      </w:pPr>
      <w:r w:rsidRPr="00C032F8">
        <w:t>NR-U uses NR HARQ feedback mechanisms as baseline, and enhancements can be identified</w:t>
      </w:r>
    </w:p>
    <w:p w14:paraId="3B07F365" w14:textId="77777777" w:rsidR="00ED36EF" w:rsidRPr="00D80EDE" w:rsidRDefault="00ED36EF" w:rsidP="00ED36EF">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3B11361E" w14:textId="77777777" w:rsidR="00ED36EF" w:rsidRPr="00D80EDE" w:rsidRDefault="00ED36EF" w:rsidP="00ED36EF">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53704354" w14:textId="77777777" w:rsidR="00ED36EF" w:rsidRDefault="00ED36EF" w:rsidP="00ED36EF">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3501B8F6" w14:textId="6C94BAF2" w:rsidR="00ED36EF" w:rsidRPr="003B760D" w:rsidRDefault="00ED36EF" w:rsidP="00ED36EF">
      <w:pPr>
        <w:spacing w:after="0"/>
      </w:pPr>
      <w:r>
        <w:br/>
        <w:t>W</w:t>
      </w:r>
      <w:r w:rsidRPr="003B760D">
        <w:t xml:space="preserve">e feel multiple opportunities in frequency domain should be </w:t>
      </w:r>
      <w:r>
        <w:t>supported</w:t>
      </w:r>
      <w:r w:rsidRPr="003B760D">
        <w:t>. UE can be given a list of HARQ ACK feedback resources on different subbands</w:t>
      </w:r>
      <w:r w:rsidR="009E7AF3">
        <w:t>. UE</w:t>
      </w:r>
      <w:r w:rsidRPr="003B760D">
        <w:t xml:space="preserve"> can do independent LBT </w:t>
      </w:r>
      <w:r w:rsidR="009E7AF3">
        <w:t xml:space="preserve">on each of these subbands </w:t>
      </w:r>
      <w:r w:rsidRPr="003B760D">
        <w:t xml:space="preserve">and transmit the HARQ-ACK feedback on one of them that passes LBT. Rules on which subband to pick if multiple subbands pass LBT can also be specified </w:t>
      </w:r>
      <w:r>
        <w:t xml:space="preserve">(e.g. based on a pre-determined priority order, information in DCI etc) </w:t>
      </w:r>
      <w:r w:rsidRPr="003B760D">
        <w:t>or left to UE implementation.</w:t>
      </w:r>
    </w:p>
    <w:p w14:paraId="665639D9" w14:textId="77777777" w:rsidR="00ED36EF" w:rsidRDefault="00ED36EF" w:rsidP="00ED36EF">
      <w:pPr>
        <w:rPr>
          <w:b/>
          <w:u w:val="single"/>
        </w:rPr>
      </w:pPr>
    </w:p>
    <w:p w14:paraId="07C6700A" w14:textId="2A9AB975" w:rsidR="00C801C3" w:rsidRDefault="00ED36EF" w:rsidP="00C801C3">
      <w:pPr>
        <w:rPr>
          <w:b/>
        </w:rPr>
      </w:pPr>
      <w:bookmarkStart w:id="3" w:name="p1"/>
      <w:r w:rsidRPr="003B760D">
        <w:rPr>
          <w:b/>
          <w:u w:val="single"/>
        </w:rPr>
        <w:lastRenderedPageBreak/>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2D2A3C">
        <w:rPr>
          <w:b/>
          <w:noProof/>
          <w:u w:val="single"/>
        </w:rPr>
        <w:t>1</w:t>
      </w:r>
      <w:r w:rsidRPr="003B760D">
        <w:rPr>
          <w:b/>
          <w:u w:val="single"/>
        </w:rPr>
        <w:fldChar w:fldCharType="end"/>
      </w:r>
      <w:r w:rsidRPr="003B760D">
        <w:rPr>
          <w:b/>
          <w:u w:val="single"/>
        </w:rPr>
        <w:t>:</w:t>
      </w:r>
      <w:r w:rsidRPr="003B760D">
        <w:rPr>
          <w:b/>
        </w:rPr>
        <w:t xml:space="preserve"> NR-U should support configuring UE with multiple HARQ-ACK feedback resources in </w:t>
      </w:r>
      <w:r w:rsidR="009E7AF3">
        <w:rPr>
          <w:b/>
        </w:rPr>
        <w:t xml:space="preserve">frequency in </w:t>
      </w:r>
      <w:r w:rsidRPr="003B760D">
        <w:rPr>
          <w:b/>
        </w:rPr>
        <w:t xml:space="preserve">different LBT subbands </w:t>
      </w:r>
    </w:p>
    <w:p w14:paraId="08DE91A9" w14:textId="671C41C2" w:rsidR="00ED36EF" w:rsidRPr="00C801C3" w:rsidRDefault="00ED36EF" w:rsidP="00C801C3">
      <w:pPr>
        <w:pStyle w:val="ListParagraph"/>
        <w:numPr>
          <w:ilvl w:val="0"/>
          <w:numId w:val="53"/>
        </w:numPr>
        <w:rPr>
          <w:b/>
        </w:rPr>
      </w:pPr>
      <w:r w:rsidRPr="00C801C3">
        <w:rPr>
          <w:b/>
        </w:rPr>
        <w:t>UE can pick the resource for HARQ-ACK feedback from the configured resources based on the LBT outcome</w:t>
      </w:r>
      <w:bookmarkEnd w:id="3"/>
      <w:r w:rsidRPr="00C801C3">
        <w:rPr>
          <w:b/>
        </w:rPr>
        <w:t xml:space="preserve"> </w:t>
      </w:r>
    </w:p>
    <w:p w14:paraId="5D86C4E1" w14:textId="63BFED85" w:rsidR="00ED36EF" w:rsidRPr="003B760D" w:rsidRDefault="00ED36EF" w:rsidP="00ED36EF">
      <w:r w:rsidRPr="003B760D">
        <w:t xml:space="preserve">Multiple opportunities in time domain are also beneficial. </w:t>
      </w:r>
      <w:r>
        <w:t>We propose to use t</w:t>
      </w:r>
      <w:r w:rsidRPr="003B760D">
        <w:t xml:space="preserve">he solutions described </w:t>
      </w:r>
      <w:r>
        <w:t>below</w:t>
      </w:r>
      <w:r w:rsidRPr="003B760D">
        <w:t xml:space="preserve"> (group HARQ ACK feedback </w:t>
      </w:r>
      <w:r>
        <w:t>and</w:t>
      </w:r>
      <w:r w:rsidRPr="003B760D">
        <w:t xml:space="preserve"> dynamic adaptation of max delay) </w:t>
      </w:r>
      <w:r>
        <w:t xml:space="preserve">to </w:t>
      </w:r>
      <w:r w:rsidRPr="003B760D">
        <w:t xml:space="preserve">provide that flexibility. We don’t see a need for any other additional mechanisms. </w:t>
      </w:r>
    </w:p>
    <w:p w14:paraId="163BC654" w14:textId="77777777" w:rsidR="00ED36EF" w:rsidRDefault="00ED36EF" w:rsidP="00ED36EF">
      <w:pPr>
        <w:pStyle w:val="Heading2"/>
      </w:pPr>
      <w:r>
        <w:t>Group HARQ ACK feedback</w:t>
      </w:r>
    </w:p>
    <w:p w14:paraId="0E344F26" w14:textId="77777777" w:rsidR="00ED36EF" w:rsidRDefault="00ED36EF" w:rsidP="00ED36EF">
      <w:r>
        <w:t>In NR-U operation, in some cases, the gNB needs to create LBT gaps for switches from DL to UL which increase overhead and results in potential loss of access to the medium. To avoid these issues gNB may choose a frame structure that has just one switch from DL to UL. LTE eLAA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This however doesn’t meet the objective of providing multiple opportunities to transmit the ACK.</w:t>
      </w:r>
    </w:p>
    <w:p w14:paraId="07CD14FD" w14:textId="20F97CCB" w:rsidR="00ED36EF" w:rsidRDefault="00ED36EF" w:rsidP="00ED36EF">
      <w:r>
        <w:t xml:space="preserve">An alternate way to solve this problem is to not include an explicit ACK delay field in the DCI. Instead have an ACK trigger that causes the UE to transmit the HARQ-ACK bits for all configured HARQ processes, i.e., have a group HARQ-ACK feedback. This is shown in </w:t>
      </w:r>
      <w:r>
        <w:fldChar w:fldCharType="begin"/>
      </w:r>
      <w:r>
        <w:instrText xml:space="preserve"> REF _Ref513497345 \h </w:instrText>
      </w:r>
      <w:r>
        <w:fldChar w:fldCharType="separate"/>
      </w:r>
      <w:r w:rsidR="002D2A3C">
        <w:t xml:space="preserve">Figure </w:t>
      </w:r>
      <w:r w:rsidR="002D2A3C">
        <w:rPr>
          <w:noProof/>
        </w:rPr>
        <w:t>2</w:t>
      </w:r>
      <w:r>
        <w:fldChar w:fldCharType="end"/>
      </w:r>
      <w:r>
        <w:t xml:space="preserve">. </w:t>
      </w:r>
    </w:p>
    <w:p w14:paraId="61AAD984" w14:textId="77777777" w:rsidR="00ED36EF" w:rsidRDefault="00ED36EF" w:rsidP="00ED36EF">
      <w:pPr>
        <w:keepNext/>
        <w:jc w:val="center"/>
      </w:pPr>
      <w:r>
        <w:object w:dxaOrig="10888" w:dyaOrig="3366" w14:anchorId="07176116">
          <v:shape id="_x0000_i1026" type="#_x0000_t75" style="width:288.75pt;height:89.25pt" o:ole="">
            <v:imagedata r:id="rId14" o:title=""/>
          </v:shape>
          <o:OLEObject Type="Embed" ProgID="Visio.Drawing.11" ShapeID="_x0000_i1026" DrawAspect="Content" ObjectID="_1602666729" r:id="rId15"/>
        </w:object>
      </w:r>
    </w:p>
    <w:p w14:paraId="72679237" w14:textId="4E7429AA" w:rsidR="00ED36EF" w:rsidRDefault="00ED36EF" w:rsidP="00ED36EF">
      <w:pPr>
        <w:pStyle w:val="Caption"/>
        <w:jc w:val="center"/>
      </w:pPr>
      <w:bookmarkStart w:id="4" w:name="_Ref513497345"/>
      <w:r>
        <w:t xml:space="preserve">Figure </w:t>
      </w:r>
      <w:r>
        <w:fldChar w:fldCharType="begin"/>
      </w:r>
      <w:r>
        <w:instrText xml:space="preserve"> SEQ Figure \* ARABIC </w:instrText>
      </w:r>
      <w:r>
        <w:fldChar w:fldCharType="separate"/>
      </w:r>
      <w:r w:rsidR="002D2A3C">
        <w:rPr>
          <w:noProof/>
        </w:rPr>
        <w:t>2</w:t>
      </w:r>
      <w:r>
        <w:fldChar w:fldCharType="end"/>
      </w:r>
      <w:bookmarkEnd w:id="4"/>
      <w:r>
        <w:t>: HARQ ACK Timeline with group HARQ-ACK feedback</w:t>
      </w:r>
    </w:p>
    <w:p w14:paraId="0A612C17" w14:textId="77777777" w:rsidR="00ED36EF" w:rsidRDefault="00ED36EF" w:rsidP="00ED36EF">
      <w:r>
        <w:t>It is desirable to support both kind of solutions in NR – one that leverages the NR PDSCH to HARQ ACK delay field as well as one that uses the one-shot group HARQ ACK feedback. Hence, we have the following proposals:</w:t>
      </w:r>
    </w:p>
    <w:p w14:paraId="4CE5153E" w14:textId="604EFF9C" w:rsidR="00ED36EF" w:rsidRDefault="00ED36EF" w:rsidP="00ED36EF">
      <w:pPr>
        <w:spacing w:after="0"/>
        <w:rPr>
          <w:b/>
        </w:rPr>
      </w:pPr>
      <w:bookmarkStart w:id="5" w:name="p2"/>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2D2A3C">
        <w:rPr>
          <w:b/>
          <w:noProof/>
          <w:u w:val="single"/>
        </w:rPr>
        <w:t>2</w:t>
      </w:r>
      <w:r>
        <w:rPr>
          <w:b/>
          <w:u w:val="single"/>
        </w:rPr>
        <w:fldChar w:fldCharType="end"/>
      </w:r>
      <w:r w:rsidRPr="003C413D">
        <w:rPr>
          <w:b/>
          <w:u w:val="single"/>
        </w:rPr>
        <w:t>:</w:t>
      </w:r>
      <w:r w:rsidRPr="003C413D">
        <w:rPr>
          <w:b/>
        </w:rPr>
        <w:t xml:space="preserve"> Introduce </w:t>
      </w:r>
      <w:r>
        <w:rPr>
          <w:b/>
        </w:rPr>
        <w:t xml:space="preserve">the following </w:t>
      </w:r>
      <w:r w:rsidRPr="003C413D">
        <w:rPr>
          <w:b/>
        </w:rPr>
        <w:t xml:space="preserve">mechanisms </w:t>
      </w:r>
      <w:r>
        <w:rPr>
          <w:b/>
        </w:rPr>
        <w:t>to trigger group</w:t>
      </w:r>
      <w:r w:rsidRPr="003C413D">
        <w:rPr>
          <w:b/>
        </w:rPr>
        <w:t xml:space="preserve"> HARQ ACK </w:t>
      </w:r>
      <w:r>
        <w:rPr>
          <w:b/>
        </w:rPr>
        <w:t>feedback for all configured HARQ processes</w:t>
      </w:r>
    </w:p>
    <w:p w14:paraId="0B6CCFC8" w14:textId="77777777" w:rsidR="00ED36EF" w:rsidRDefault="00ED36EF" w:rsidP="00ED36EF">
      <w:pPr>
        <w:pStyle w:val="ListParagraph"/>
        <w:numPr>
          <w:ilvl w:val="0"/>
          <w:numId w:val="48"/>
        </w:numPr>
        <w:spacing w:after="0"/>
        <w:rPr>
          <w:b/>
        </w:rPr>
      </w:pPr>
      <w:r>
        <w:rPr>
          <w:b/>
        </w:rPr>
        <w:t>A trigger included in the DL PDSCH grant</w:t>
      </w:r>
    </w:p>
    <w:p w14:paraId="686BE07B" w14:textId="77777777" w:rsidR="00ED36EF" w:rsidRDefault="00ED36EF" w:rsidP="00ED36EF">
      <w:pPr>
        <w:pStyle w:val="ListParagraph"/>
        <w:numPr>
          <w:ilvl w:val="0"/>
          <w:numId w:val="48"/>
        </w:numPr>
        <w:spacing w:after="0"/>
        <w:rPr>
          <w:b/>
        </w:rPr>
      </w:pPr>
      <w:r>
        <w:rPr>
          <w:b/>
        </w:rPr>
        <w:t>A trigger included in a PUSCH grant</w:t>
      </w:r>
    </w:p>
    <w:p w14:paraId="0D8FAAB3" w14:textId="77777777" w:rsidR="00ED36EF" w:rsidRPr="00393913" w:rsidRDefault="00ED36EF" w:rsidP="00ED36EF">
      <w:pPr>
        <w:pStyle w:val="ListParagraph"/>
        <w:numPr>
          <w:ilvl w:val="0"/>
          <w:numId w:val="48"/>
        </w:numPr>
        <w:spacing w:after="0"/>
        <w:rPr>
          <w:b/>
        </w:rPr>
      </w:pPr>
      <w:r>
        <w:rPr>
          <w:b/>
        </w:rPr>
        <w:t xml:space="preserve">A separate DCI </w:t>
      </w:r>
    </w:p>
    <w:bookmarkEnd w:id="5"/>
    <w:p w14:paraId="5B944A9A" w14:textId="77777777" w:rsidR="00ED36EF" w:rsidRPr="00393913" w:rsidRDefault="00ED36EF" w:rsidP="00ED36EF">
      <w:r w:rsidRPr="00393913">
        <w:t>A separate DCI could be</w:t>
      </w:r>
      <w:r>
        <w:t xml:space="preserve"> common DCI or a </w:t>
      </w:r>
      <w:r w:rsidRPr="00393913">
        <w:t>UE-specific DCI.</w:t>
      </w:r>
      <w:r>
        <w:t xml:space="preserve"> </w:t>
      </w:r>
      <w:r w:rsidRPr="00393913">
        <w:t>Mechanisms to control which HARQ IDs are included in the feedback could be based on a window size included in the DCI (as described below) or a bitmap which indicates which HARQ IDs to include in the feedback.</w:t>
      </w:r>
    </w:p>
    <w:p w14:paraId="62FECAEA" w14:textId="77777777" w:rsidR="00ED36EF" w:rsidRDefault="00ED36EF" w:rsidP="00ED36EF">
      <w:pPr>
        <w:pStyle w:val="Heading2"/>
      </w:pPr>
      <w:r>
        <w:t>HARQ ACK codebook size determination enhancements</w:t>
      </w:r>
    </w:p>
    <w:p w14:paraId="63BB4C18" w14:textId="77777777" w:rsidR="00ED36EF" w:rsidRDefault="00ED36EF" w:rsidP="00ED36EF">
      <w:r>
        <w:t xml:space="preserve">NR supports two modes for determining the ACK codebook size – semi-static mode and dynamic mode. </w:t>
      </w:r>
    </w:p>
    <w:p w14:paraId="236333CD" w14:textId="77777777" w:rsidR="00ED36EF" w:rsidRDefault="00ED36EF" w:rsidP="00ED36EF">
      <w:pPr>
        <w:pStyle w:val="ListParagraph"/>
        <w:numPr>
          <w:ilvl w:val="0"/>
          <w:numId w:val="37"/>
        </w:numPr>
      </w:pPr>
      <w:r>
        <w:t>In semi-static mode the ACK codebook size is determined based on the maximum number of TBs across cells and PDCCH monitoring occasions in time that can be configured to have ACK on the same slot. This mode is more robust to missed and false DCI detections than dynamic mode but comes at the expense of more bits for ACK feedback.</w:t>
      </w:r>
    </w:p>
    <w:p w14:paraId="2FC6F559" w14:textId="77777777" w:rsidR="00ED36EF" w:rsidRDefault="00ED36EF" w:rsidP="00ED36EF">
      <w:pPr>
        <w:pStyle w:val="ListParagraph"/>
        <w:numPr>
          <w:ilvl w:val="0"/>
          <w:numId w:val="37"/>
        </w:numPr>
      </w:pPr>
      <w:r>
        <w:t>In dynamic mode the ACK codebook size is determined based on the number of actually received DCIs pointing to the same ACK slot. To make this robust to missed and false DCI detections, a counter DAI and total DAI field is introduced in the DCI.</w:t>
      </w:r>
    </w:p>
    <w:p w14:paraId="7EBF21CF" w14:textId="77777777" w:rsidR="00ED36EF" w:rsidRDefault="00ED36EF" w:rsidP="00ED36EF">
      <w:r>
        <w:t>We continue to see benefits to support both these modes and propose that both be supported.</w:t>
      </w:r>
    </w:p>
    <w:p w14:paraId="0580F12C" w14:textId="77777777" w:rsidR="00ED36EF" w:rsidRDefault="00ED36EF" w:rsidP="00ED36EF">
      <w:r>
        <w:t xml:space="preserve">In the current NR design for HARQ ACK codebook size determination, if the supported delays are from {1,2,..,8} the ACK codebook size would be 8 x #ACK bits for one TB. Now if we increase the number of supported delays, the ACK codebook size would increase significantly. It may not be efficient to always mandate transmission of the larger sized ACK codebook. </w:t>
      </w:r>
    </w:p>
    <w:p w14:paraId="3EB0D8E9" w14:textId="77777777" w:rsidR="00ED36EF" w:rsidRDefault="00ED36EF" w:rsidP="00ED36EF">
      <w:pPr>
        <w:keepNext/>
        <w:jc w:val="center"/>
      </w:pPr>
      <w:r>
        <w:object w:dxaOrig="8188" w:dyaOrig="11598" w14:anchorId="26F4428A">
          <v:shape id="_x0000_i1027" type="#_x0000_t75" style="width:176.25pt;height:249pt" o:ole="">
            <v:imagedata r:id="rId16" o:title=""/>
          </v:shape>
          <o:OLEObject Type="Embed" ProgID="Visio.Drawing.11" ShapeID="_x0000_i1027" DrawAspect="Content" ObjectID="_1602666730" r:id="rId17"/>
        </w:object>
      </w:r>
    </w:p>
    <w:p w14:paraId="217E37C4" w14:textId="7430D17B" w:rsidR="00ED36EF" w:rsidRPr="003C413D" w:rsidRDefault="00ED36EF" w:rsidP="00ED36EF">
      <w:pPr>
        <w:pStyle w:val="Caption"/>
        <w:jc w:val="center"/>
      </w:pPr>
      <w:bookmarkStart w:id="6" w:name="_Ref513498825"/>
      <w:r>
        <w:t xml:space="preserve">Figure </w:t>
      </w:r>
      <w:r>
        <w:fldChar w:fldCharType="begin"/>
      </w:r>
      <w:r>
        <w:instrText xml:space="preserve"> SEQ Figure \* ARABIC </w:instrText>
      </w:r>
      <w:r>
        <w:fldChar w:fldCharType="separate"/>
      </w:r>
      <w:r w:rsidR="002D2A3C">
        <w:rPr>
          <w:noProof/>
        </w:rPr>
        <w:t>3</w:t>
      </w:r>
      <w:r>
        <w:fldChar w:fldCharType="end"/>
      </w:r>
      <w:bookmarkEnd w:id="6"/>
      <w:r>
        <w:t>: Dynamic adaptation of max delay for ACK codebook size determination</w:t>
      </w:r>
    </w:p>
    <w:p w14:paraId="022E1ADF" w14:textId="702F18D0" w:rsidR="00ED36EF" w:rsidRDefault="00ED36EF" w:rsidP="00ED36EF">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2D2A3C">
        <w:t xml:space="preserve">Figure </w:t>
      </w:r>
      <w:r w:rsidR="002D2A3C">
        <w:rPr>
          <w:noProof/>
        </w:rPr>
        <w:t>3</w:t>
      </w:r>
      <w:r>
        <w:fldChar w:fldCharType="end"/>
      </w:r>
      <w:r>
        <w:t>,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grants that are in the window or only include the detected DL grants that point to this slot. Such a solution thus helps control the ACK overhead while at the same time enables providing multiple opportunities to transmit the ACK.</w:t>
      </w:r>
    </w:p>
    <w:p w14:paraId="3DC9871F" w14:textId="4780C806" w:rsidR="00ED36EF" w:rsidRDefault="00ED36EF" w:rsidP="00ED36EF">
      <w:pPr>
        <w:rPr>
          <w:b/>
        </w:rPr>
      </w:pPr>
      <w:bookmarkStart w:id="7" w:name="p3"/>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2D2A3C">
        <w:rPr>
          <w:b/>
          <w:noProof/>
          <w:u w:val="single"/>
        </w:rPr>
        <w:t>3</w:t>
      </w:r>
      <w:r>
        <w:rPr>
          <w:b/>
          <w:u w:val="single"/>
        </w:rPr>
        <w:fldChar w:fldCharType="end"/>
      </w:r>
      <w:r w:rsidRPr="00862899">
        <w:rPr>
          <w:b/>
          <w:u w:val="single"/>
        </w:rPr>
        <w:t>:</w:t>
      </w:r>
      <w:r w:rsidRPr="00862899">
        <w:rPr>
          <w:b/>
        </w:rPr>
        <w:t xml:space="preserve"> Introduce a new field in the DCI that controls the max delay considered in </w:t>
      </w:r>
      <w:r>
        <w:rPr>
          <w:b/>
        </w:rPr>
        <w:t xml:space="preserve">semi-static </w:t>
      </w:r>
      <w:r w:rsidRPr="00862899">
        <w:rPr>
          <w:b/>
        </w:rPr>
        <w:t>HARQ ACK codebook size determination</w:t>
      </w:r>
      <w:r>
        <w:rPr>
          <w:b/>
        </w:rPr>
        <w:t>.</w:t>
      </w:r>
      <w:bookmarkEnd w:id="7"/>
      <w:r>
        <w:rPr>
          <w:b/>
        </w:rPr>
        <w:t xml:space="preserve"> </w:t>
      </w:r>
    </w:p>
    <w:p w14:paraId="331042EE" w14:textId="77777777" w:rsidR="00ED36EF" w:rsidRDefault="00ED36EF" w:rsidP="00ED36EF">
      <w:pPr>
        <w:pStyle w:val="Heading2"/>
      </w:pPr>
      <w:r>
        <w:t>Cross carrier retransmission</w:t>
      </w:r>
    </w:p>
    <w:p w14:paraId="11E47191" w14:textId="595E20DC" w:rsidR="00ED36EF" w:rsidRDefault="00ED36EF" w:rsidP="00ED36EF">
      <w:r w:rsidRPr="003B760D">
        <w:t xml:space="preserve">A couple of contributions </w:t>
      </w:r>
      <w:r w:rsidR="00307EED">
        <w:t xml:space="preserve">e.g. [4,5] </w:t>
      </w:r>
      <w:r w:rsidRPr="003B760D">
        <w:t xml:space="preserve">have proposed supporting cross-carrier scheduling of HARQ retransmissions. The motivation is to address the case when data was scheduled on first carrier that later became busy and delay’s retransmission of that data packet. </w:t>
      </w:r>
      <w:r>
        <w:t>However</w:t>
      </w:r>
      <w:r w:rsidRPr="003B760D">
        <w:t xml:space="preserve">, we do not see this providing any significant gain. gNB can always schedule other data on the lightly loaded carrier and continue retransmission for this UE </w:t>
      </w:r>
      <w:r w:rsidR="00264072">
        <w:t xml:space="preserve">at a </w:t>
      </w:r>
      <w:r w:rsidRPr="003B760D">
        <w:t xml:space="preserve">later </w:t>
      </w:r>
      <w:r w:rsidR="00264072">
        <w:t xml:space="preserve">time </w:t>
      </w:r>
      <w:r w:rsidRPr="003B760D">
        <w:t>on the first carrier. It can also move this data to the lightly loaded carrier</w:t>
      </w:r>
      <w:r w:rsidR="00264072">
        <w:t xml:space="preserve"> just losing the benefit of HARQ combining</w:t>
      </w:r>
      <w:r w:rsidRPr="003B760D">
        <w:t xml:space="preserve">.  Additionally, due to faster NR timelines (faster CQI/faster ACK/NACK etc) we could get retransmissions sooner (even in the same TxOP) so likelihood of such scenarios is </w:t>
      </w:r>
      <w:r w:rsidR="00264072">
        <w:t xml:space="preserve">also </w:t>
      </w:r>
      <w:r w:rsidRPr="003B760D">
        <w:t xml:space="preserve">low. </w:t>
      </w:r>
      <w:r w:rsidR="00264072">
        <w:t>Hence, at this time, we do not see a need to support cross carrier transmissions.</w:t>
      </w:r>
      <w:r w:rsidRPr="003B760D">
        <w:t xml:space="preserve"> </w:t>
      </w:r>
    </w:p>
    <w:p w14:paraId="5E68BC46" w14:textId="63422FEE" w:rsidR="002F7285" w:rsidRDefault="008C50B2" w:rsidP="00AD5768">
      <w:pPr>
        <w:pStyle w:val="Heading1"/>
      </w:pPr>
      <w:r>
        <w:t>PDSCH</w:t>
      </w:r>
      <w:r w:rsidR="00175960">
        <w:t>/PUSCH</w:t>
      </w:r>
      <w:r>
        <w:t xml:space="preserve"> Scheduling</w:t>
      </w:r>
    </w:p>
    <w:p w14:paraId="001F57DA" w14:textId="16ABFE78" w:rsidR="006C3180" w:rsidRDefault="006C3180" w:rsidP="006C3180">
      <w:pPr>
        <w:pStyle w:val="Heading2"/>
      </w:pPr>
      <w:r>
        <w:t>Multi-TTI scheduling</w:t>
      </w:r>
    </w:p>
    <w:p w14:paraId="672C6AC9" w14:textId="7C0B5E2F" w:rsidR="00741165" w:rsidRDefault="00741165" w:rsidP="00741165">
      <w:r>
        <w:t xml:space="preserve">In unlicensed operation it is quite likely that there </w:t>
      </w:r>
      <w:r w:rsidR="00433158">
        <w:t>is</w:t>
      </w:r>
      <w:r>
        <w:t xml:space="preserve"> a long string of DL </w:t>
      </w:r>
      <w:r w:rsidR="00C51159">
        <w:t>slots</w:t>
      </w:r>
      <w:r>
        <w:t xml:space="preserve"> followed by a long string of UL </w:t>
      </w:r>
      <w:r w:rsidR="00C51159">
        <w:t>slots</w:t>
      </w:r>
      <w:r>
        <w:t xml:space="preserve">. Such a TxOP structure avoids frequent switches between DL and UL which </w:t>
      </w:r>
      <w:r w:rsidR="00297D03">
        <w:t xml:space="preserve">in some cases </w:t>
      </w:r>
      <w:r>
        <w:t>involve</w:t>
      </w:r>
      <w:r w:rsidR="00433158">
        <w:t>s</w:t>
      </w:r>
      <w:r>
        <w:t xml:space="preserve"> LBT gaps and can lead to potential loss of </w:t>
      </w:r>
      <w:r w:rsidR="00297D03">
        <w:t>the medium. This includes switching</w:t>
      </w:r>
      <w:r w:rsidR="00C51159">
        <w:t xml:space="preserve"> from DL</w:t>
      </w:r>
      <w:r w:rsidR="00297D03">
        <w:t xml:space="preserve"> to UL for HARQ ACK feedback.</w:t>
      </w:r>
      <w:r w:rsidR="005D49B9" w:rsidRPr="005D49B9">
        <w:t xml:space="preserve"> </w:t>
      </w:r>
      <w:r w:rsidR="005D49B9">
        <w:t>Furthermore</w:t>
      </w:r>
      <w:r w:rsidR="00C51159">
        <w:t>,</w:t>
      </w:r>
      <w:r w:rsidR="005D49B9">
        <w:t xml:space="preserve"> with use of min</w:t>
      </w:r>
      <w:r w:rsidR="00393913">
        <w:t>i</w:t>
      </w:r>
      <w:r w:rsidR="005D49B9">
        <w:t>-slots and slots with larger SCS, such as 60KHz for sub 7 GHz the number of required HARQ processes can get quite large.</w:t>
      </w:r>
      <w:r w:rsidR="00297D03">
        <w:t xml:space="preserve"> The number of HARQ processes will have to be designed to consider such long streak of DL only or UL only </w:t>
      </w:r>
      <w:r w:rsidR="00433158">
        <w:t>slots</w:t>
      </w:r>
      <w:r w:rsidR="00297D03">
        <w:t xml:space="preserve">. </w:t>
      </w:r>
      <w:r w:rsidR="005D49B9">
        <w:t>An example of this is shown in</w:t>
      </w:r>
      <w:r w:rsidR="00A75548">
        <w:t xml:space="preserve"> </w:t>
      </w:r>
      <w:r w:rsidR="005D49B9">
        <w:fldChar w:fldCharType="begin"/>
      </w:r>
      <w:r w:rsidR="005D49B9">
        <w:instrText xml:space="preserve"> REF _Ref513489512 \h </w:instrText>
      </w:r>
      <w:r w:rsidR="005D49B9">
        <w:fldChar w:fldCharType="separate"/>
      </w:r>
      <w:r w:rsidR="002D2A3C">
        <w:t xml:space="preserve">Figure </w:t>
      </w:r>
      <w:r w:rsidR="002D2A3C">
        <w:rPr>
          <w:noProof/>
        </w:rPr>
        <w:t>4</w:t>
      </w:r>
      <w:r w:rsidR="005D49B9">
        <w:fldChar w:fldCharType="end"/>
      </w:r>
      <w:r w:rsidR="00C51159">
        <w:t xml:space="preserve"> where with a</w:t>
      </w:r>
      <w:r w:rsidR="00393913">
        <w:t>n</w:t>
      </w:r>
      <w:r w:rsidR="00C51159">
        <w:t xml:space="preserve"> </w:t>
      </w:r>
      <w:r w:rsidR="005B4F6E">
        <w:t>8</w:t>
      </w:r>
      <w:r w:rsidR="00C51159">
        <w:t xml:space="preserve">ms DL portion in a TxOP, we need at least </w:t>
      </w:r>
      <w:r w:rsidR="005B4F6E">
        <w:t>8</w:t>
      </w:r>
      <w:r w:rsidR="00C51159">
        <w:t xml:space="preserve"> HARQ processes for 15Khz SCS but with 60KHz SCS the number of required HARQ processes </w:t>
      </w:r>
      <w:r w:rsidR="00A75548">
        <w:t xml:space="preserve">to fill in the </w:t>
      </w:r>
      <w:r w:rsidR="005B4F6E">
        <w:t>8</w:t>
      </w:r>
      <w:r w:rsidR="00A75548">
        <w:t xml:space="preserve">ms </w:t>
      </w:r>
      <w:r w:rsidR="005B4F6E">
        <w:t xml:space="preserve">DL portion of the </w:t>
      </w:r>
      <w:r w:rsidR="00A75548">
        <w:t xml:space="preserve">TxOP </w:t>
      </w:r>
      <w:r w:rsidR="00C51159">
        <w:t xml:space="preserve">increases to </w:t>
      </w:r>
      <w:r w:rsidR="005B4F6E">
        <w:t>3</w:t>
      </w:r>
      <w:r w:rsidR="00C51159">
        <w:t>2</w:t>
      </w:r>
      <w:r w:rsidR="005D49B9">
        <w:t>. Note that the larger SCS is also desirable as it provides more start opportunities for the TxOP and hence improves the medium access probability and reduces LBT pass and slot boundary mis-alignment related overhead.</w:t>
      </w:r>
      <w:r w:rsidR="00A75548">
        <w:t xml:space="preserve"> </w:t>
      </w:r>
    </w:p>
    <w:p w14:paraId="292798C9" w14:textId="2C36A0F0" w:rsidR="005D49B9" w:rsidRDefault="005B4F6E" w:rsidP="005D49B9">
      <w:pPr>
        <w:keepNext/>
        <w:jc w:val="center"/>
      </w:pPr>
      <w:r>
        <w:object w:dxaOrig="10508" w:dyaOrig="6028" w14:anchorId="0B14C401">
          <v:shape id="_x0000_i1028" type="#_x0000_t75" style="width:394.5pt;height:225.75pt" o:ole="">
            <v:imagedata r:id="rId18" o:title=""/>
          </v:shape>
          <o:OLEObject Type="Embed" ProgID="Visio.Drawing.11" ShapeID="_x0000_i1028" DrawAspect="Content" ObjectID="_1602666731" r:id="rId19"/>
        </w:object>
      </w:r>
    </w:p>
    <w:p w14:paraId="416ACAD6" w14:textId="1426BF13" w:rsidR="005D49B9" w:rsidRDefault="005D49B9" w:rsidP="005D49B9">
      <w:pPr>
        <w:pStyle w:val="Caption"/>
        <w:jc w:val="center"/>
      </w:pPr>
      <w:bookmarkStart w:id="8" w:name="_Ref513489512"/>
      <w:bookmarkStart w:id="9" w:name="_Ref513489499"/>
      <w:r>
        <w:t xml:space="preserve">Figure </w:t>
      </w:r>
      <w:r>
        <w:fldChar w:fldCharType="begin"/>
      </w:r>
      <w:r>
        <w:instrText xml:space="preserve"> SEQ Figure \* ARABIC </w:instrText>
      </w:r>
      <w:r>
        <w:fldChar w:fldCharType="separate"/>
      </w:r>
      <w:r w:rsidR="002D2A3C">
        <w:rPr>
          <w:noProof/>
        </w:rPr>
        <w:t>4</w:t>
      </w:r>
      <w:r>
        <w:fldChar w:fldCharType="end"/>
      </w:r>
      <w:bookmarkEnd w:id="8"/>
      <w:r>
        <w:t>: Number of HARQ processes for NR-U with larger SCS</w:t>
      </w:r>
      <w:bookmarkEnd w:id="9"/>
    </w:p>
    <w:p w14:paraId="1B909C5B" w14:textId="77777777" w:rsidR="00175960" w:rsidRDefault="00175960" w:rsidP="00175960">
      <w:r>
        <w:t>In general, increasing the number of HARQ processes per cell has difficult software and hardware implementation implications. It will be preferred if an alternative approach can be used that takes advantage of the existing UE NR capability.</w:t>
      </w:r>
    </w:p>
    <w:p w14:paraId="333B070C" w14:textId="0CE59EA5" w:rsidR="00297D03" w:rsidRDefault="00297D03" w:rsidP="00741165">
      <w:r>
        <w:t xml:space="preserve">One way to mitigate </w:t>
      </w:r>
      <w:r w:rsidR="005D49B9">
        <w:t>the increase in the number of HARQ processes</w:t>
      </w:r>
      <w:r>
        <w:t xml:space="preserve"> is to allow a single grant to schedule </w:t>
      </w:r>
      <w:r w:rsidR="00DD1951">
        <w:t xml:space="preserve">a single TB </w:t>
      </w:r>
      <w:r>
        <w:t>over</w:t>
      </w:r>
      <w:r w:rsidR="00175960">
        <w:t xml:space="preserve"> </w:t>
      </w:r>
      <w:r>
        <w:t>multiple slots</w:t>
      </w:r>
      <w:r w:rsidR="00DD1951">
        <w:t>.</w:t>
      </w:r>
      <w:r w:rsidR="005D49B9" w:rsidRPr="005D49B9">
        <w:t xml:space="preserve"> </w:t>
      </w:r>
      <w:r w:rsidR="005D49B9">
        <w:t xml:space="preserve">In </w:t>
      </w:r>
      <w:r w:rsidR="005D49B9">
        <w:fldChar w:fldCharType="begin"/>
      </w:r>
      <w:r w:rsidR="005D49B9">
        <w:instrText xml:space="preserve"> REF _Ref513489512 \h </w:instrText>
      </w:r>
      <w:r w:rsidR="005D49B9">
        <w:fldChar w:fldCharType="separate"/>
      </w:r>
      <w:r w:rsidR="002D2A3C">
        <w:t xml:space="preserve">Figure </w:t>
      </w:r>
      <w:r w:rsidR="002D2A3C">
        <w:rPr>
          <w:noProof/>
        </w:rPr>
        <w:t>4</w:t>
      </w:r>
      <w:r w:rsidR="005D49B9">
        <w:fldChar w:fldCharType="end"/>
      </w:r>
      <w:r w:rsidR="005D49B9">
        <w:t xml:space="preserve">, for example, with multi-slot grants that span 2 slots, the number of </w:t>
      </w:r>
      <w:r w:rsidR="00C51159">
        <w:t xml:space="preserve">required </w:t>
      </w:r>
      <w:r w:rsidR="005D49B9">
        <w:t xml:space="preserve">HARQ processes </w:t>
      </w:r>
      <w:r w:rsidR="00C51159">
        <w:t>reduces by a factor of two</w:t>
      </w:r>
      <w:r w:rsidR="005D49B9">
        <w:t>.</w:t>
      </w:r>
      <w:r w:rsidR="00DD1951">
        <w:t xml:space="preserve"> The TB size </w:t>
      </w:r>
      <w:r w:rsidR="005D49B9">
        <w:t>with the multi-slot grant</w:t>
      </w:r>
      <w:r w:rsidR="00DD1951">
        <w:t xml:space="preserve"> sho</w:t>
      </w:r>
      <w:r w:rsidR="005D49B9">
        <w:t>uld</w:t>
      </w:r>
      <w:r w:rsidR="00DD1951">
        <w:t xml:space="preserve"> scale proportionally with the number of slots and </w:t>
      </w:r>
      <w:r>
        <w:t>the TB s</w:t>
      </w:r>
      <w:r w:rsidR="00DD1951">
        <w:t>hould be</w:t>
      </w:r>
      <w:r>
        <w:t xml:space="preserve"> rate-matched over multiple slots</w:t>
      </w:r>
      <w:r w:rsidR="00DD1951">
        <w:t xml:space="preserve"> (rather than rate-matched for one slot and repeated </w:t>
      </w:r>
      <w:r w:rsidR="005D49B9">
        <w:t xml:space="preserve">over multiple slots </w:t>
      </w:r>
      <w:r w:rsidR="00DD1951">
        <w:t>which may have link-level performance losses)</w:t>
      </w:r>
      <w:r>
        <w:t>.</w:t>
      </w:r>
      <w:r w:rsidR="00DD1951">
        <w:t xml:space="preserve"> Such </w:t>
      </w:r>
      <w:r w:rsidR="00C51159">
        <w:t xml:space="preserve">multi-slot </w:t>
      </w:r>
      <w:r w:rsidR="00DD1951">
        <w:t xml:space="preserve">grants will help control </w:t>
      </w:r>
      <w:r w:rsidR="00915140">
        <w:t xml:space="preserve">the </w:t>
      </w:r>
      <w:r w:rsidR="00DD1951">
        <w:t xml:space="preserve">DL overhead for PDCCH as well as </w:t>
      </w:r>
      <w:r w:rsidR="00915140">
        <w:t xml:space="preserve">the </w:t>
      </w:r>
      <w:r w:rsidR="00DD1951">
        <w:t>UL overhead for HARQ ACK feedback.</w:t>
      </w:r>
      <w:r w:rsidR="005D49B9">
        <w:t xml:space="preserve"> These of</w:t>
      </w:r>
      <w:r w:rsidR="00C51159">
        <w:t xml:space="preserve"> </w:t>
      </w:r>
      <w:r w:rsidR="005D49B9">
        <w:t>course apply to both PDSCH and PUSCH scheduling.</w:t>
      </w:r>
    </w:p>
    <w:p w14:paraId="27446394" w14:textId="0C34942B" w:rsidR="00297D03" w:rsidRPr="00DD1951" w:rsidRDefault="00297D03" w:rsidP="00297D03">
      <w:pPr>
        <w:rPr>
          <w:b/>
        </w:rPr>
      </w:pPr>
      <w:bookmarkStart w:id="10" w:name="p6"/>
      <w:r w:rsidRPr="00DD1951">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2D2A3C">
        <w:rPr>
          <w:b/>
          <w:noProof/>
          <w:u w:val="single"/>
        </w:rPr>
        <w:t>4</w:t>
      </w:r>
      <w:r w:rsidR="002614F6">
        <w:rPr>
          <w:b/>
          <w:u w:val="single"/>
        </w:rPr>
        <w:fldChar w:fldCharType="end"/>
      </w:r>
      <w:r w:rsidRPr="00DD1951">
        <w:rPr>
          <w:b/>
          <w:u w:val="single"/>
        </w:rPr>
        <w:t>:</w:t>
      </w:r>
      <w:r w:rsidRPr="00DD1951">
        <w:rPr>
          <w:b/>
        </w:rPr>
        <w:t xml:space="preserve"> Introduce </w:t>
      </w:r>
      <w:r w:rsidR="005D49B9">
        <w:rPr>
          <w:b/>
        </w:rPr>
        <w:t>multi-slot grants with</w:t>
      </w:r>
      <w:r w:rsidRPr="00DD1951">
        <w:rPr>
          <w:b/>
        </w:rPr>
        <w:t xml:space="preserve"> the TB</w:t>
      </w:r>
      <w:r w:rsidR="00DD1951" w:rsidRPr="00DD1951">
        <w:rPr>
          <w:b/>
        </w:rPr>
        <w:t>(s)</w:t>
      </w:r>
      <w:r w:rsidRPr="00DD1951">
        <w:rPr>
          <w:b/>
        </w:rPr>
        <w:t xml:space="preserve"> rate matched </w:t>
      </w:r>
      <w:r w:rsidR="00DD1951" w:rsidRPr="00DD1951">
        <w:rPr>
          <w:b/>
        </w:rPr>
        <w:t>jointly across the multiple allocated slots</w:t>
      </w:r>
    </w:p>
    <w:bookmarkEnd w:id="10"/>
    <w:p w14:paraId="2B3D5F86" w14:textId="414A7815" w:rsidR="00982156" w:rsidRDefault="00982156" w:rsidP="00A022A3">
      <w:r>
        <w:t>Note that th</w:t>
      </w:r>
      <w:r w:rsidR="008E661B">
        <w:t>e abov</w:t>
      </w:r>
      <w:r w:rsidR="00C6664A">
        <w:t>e</w:t>
      </w:r>
      <w:r>
        <w:t xml:space="preserve"> proposal is to make </w:t>
      </w:r>
      <w:r w:rsidR="008E661B">
        <w:t>one</w:t>
      </w:r>
      <w:r>
        <w:t xml:space="preserve"> TTI for PDSCH/PUSCH span multiple slots. This is in addition to the following agreements in RAN1#93 which propose scheduling multiple back to back TTIs of PUSCH using a single PDCCH or in a single PDCCH monitoring occasion.</w:t>
      </w:r>
      <w:r w:rsidR="008E661B">
        <w:t xml:space="preserve"> </w:t>
      </w:r>
    </w:p>
    <w:p w14:paraId="5DE4E845" w14:textId="77777777" w:rsidR="00982156" w:rsidRPr="00ED02EE" w:rsidRDefault="00982156" w:rsidP="00982156">
      <w:pPr>
        <w:pStyle w:val="ListParagraph"/>
        <w:numPr>
          <w:ilvl w:val="0"/>
          <w:numId w:val="47"/>
        </w:numPr>
        <w:spacing w:after="0" w:line="240" w:lineRule="auto"/>
        <w:contextualSpacing w:val="0"/>
      </w:pPr>
      <w:r w:rsidRPr="00ED02EE">
        <w:t xml:space="preserve">Scheduling multiple TTIs for PUSCH each using a separate UL grant in the same PDCCH monitoring occasion is identified as beneficial </w:t>
      </w:r>
    </w:p>
    <w:p w14:paraId="31AF98FA" w14:textId="77777777" w:rsidR="00982156" w:rsidRPr="00393913" w:rsidRDefault="00982156" w:rsidP="00982156">
      <w:pPr>
        <w:pStyle w:val="ListParagraph"/>
        <w:numPr>
          <w:ilvl w:val="0"/>
          <w:numId w:val="47"/>
        </w:numPr>
        <w:spacing w:after="0" w:line="240" w:lineRule="auto"/>
        <w:contextualSpacing w:val="0"/>
      </w:pPr>
      <w:r w:rsidRPr="00ED02EE">
        <w:t>Scheduling multiple TTIs for PUSCH using a single UL grant is identified as beneficial and should be supported in NR-U</w:t>
      </w:r>
    </w:p>
    <w:p w14:paraId="18E32A92" w14:textId="33D06734" w:rsidR="00982156" w:rsidRDefault="006F4681" w:rsidP="00A022A3">
      <w:r>
        <w:t>The above agreements do help reduce number of DL to UL switches and achieve more efficient operation in UL centric TxOP but do not help reduce the number of HARQ processes.</w:t>
      </w:r>
    </w:p>
    <w:p w14:paraId="02A3BF82" w14:textId="0516B052" w:rsidR="005B4F6E" w:rsidRDefault="00A022A3" w:rsidP="00A022A3">
      <w:r>
        <w:t xml:space="preserve">NR provides flexibility in the UL grant to specify a delay between the PDCCH and PUSCH </w:t>
      </w:r>
      <w:r w:rsidR="003E22DE">
        <w:t xml:space="preserve">as part of the time domain resource assignment </w:t>
      </w:r>
      <w:r>
        <w:t xml:space="preserve">which is a key requirement for enabling efficient unlicensed operation. One may consider enhancing the number of bits for the delay field to have more scheduling flexibility. </w:t>
      </w:r>
      <w:r w:rsidR="00982156">
        <w:t>Similar enhancement</w:t>
      </w:r>
      <w:r w:rsidR="006F4681">
        <w:t>s</w:t>
      </w:r>
      <w:r w:rsidR="00982156">
        <w:t xml:space="preserve"> to PDSCH to HARQ delay field </w:t>
      </w:r>
      <w:r w:rsidR="006F4681">
        <w:t>were</w:t>
      </w:r>
      <w:r w:rsidR="00982156">
        <w:t xml:space="preserve"> already agreed to be beneficial</w:t>
      </w:r>
      <w:r w:rsidR="008E661B">
        <w:t xml:space="preserve"> in RAN1#94</w:t>
      </w:r>
      <w:r w:rsidR="00982156">
        <w:t>.</w:t>
      </w:r>
    </w:p>
    <w:p w14:paraId="39E11182" w14:textId="06E4879B" w:rsidR="005B4F6E" w:rsidRPr="00D336D3" w:rsidRDefault="005B4F6E" w:rsidP="005B4F6E">
      <w:pPr>
        <w:rPr>
          <w:b/>
        </w:rPr>
      </w:pPr>
      <w:bookmarkStart w:id="11" w:name="p7"/>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2D2A3C">
        <w:rPr>
          <w:b/>
          <w:noProof/>
          <w:u w:val="single"/>
        </w:rPr>
        <w:t>5</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bookmarkEnd w:id="11"/>
    <w:p w14:paraId="44DCCE5B" w14:textId="77BBCC5A"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2D2A3C">
        <w:t xml:space="preserve">Figure </w:t>
      </w:r>
      <w:r w:rsidR="002D2A3C">
        <w:rPr>
          <w:noProof/>
        </w:rPr>
        <w:t>5</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9" type="#_x0000_t75" style="width:425.25pt;height:238.5pt" o:ole="">
            <v:imagedata r:id="rId20" o:title=""/>
          </v:shape>
          <o:OLEObject Type="Embed" ProgID="Visio.Drawing.11" ShapeID="_x0000_i1029" DrawAspect="Content" ObjectID="_1602666732" r:id="rId21"/>
        </w:object>
      </w:r>
    </w:p>
    <w:p w14:paraId="65E5531F" w14:textId="1DFA7CD7" w:rsidR="00A022A3" w:rsidRDefault="009946AF" w:rsidP="009946AF">
      <w:pPr>
        <w:pStyle w:val="Caption"/>
        <w:jc w:val="center"/>
      </w:pPr>
      <w:bookmarkStart w:id="12" w:name="_Ref513638859"/>
      <w:bookmarkStart w:id="13" w:name="_Ref513638854"/>
      <w:r>
        <w:t xml:space="preserve">Figure </w:t>
      </w:r>
      <w:r>
        <w:fldChar w:fldCharType="begin"/>
      </w:r>
      <w:r>
        <w:instrText xml:space="preserve"> SEQ Figure \* ARABIC </w:instrText>
      </w:r>
      <w:r>
        <w:fldChar w:fldCharType="separate"/>
      </w:r>
      <w:r w:rsidR="002D2A3C">
        <w:rPr>
          <w:noProof/>
        </w:rPr>
        <w:t>5</w:t>
      </w:r>
      <w:r>
        <w:fldChar w:fldCharType="end"/>
      </w:r>
      <w:bookmarkEnd w:id="12"/>
      <w:r>
        <w:t>: Examples of operation with Multi-TTI grant</w:t>
      </w:r>
      <w:bookmarkEnd w:id="13"/>
    </w:p>
    <w:p w14:paraId="088A0C95" w14:textId="223D4F57" w:rsidR="00A022A3" w:rsidRPr="00D336D3" w:rsidRDefault="00A022A3" w:rsidP="00A022A3">
      <w:pPr>
        <w:rPr>
          <w:b/>
        </w:rPr>
      </w:pPr>
      <w:bookmarkStart w:id="14" w:name="p8"/>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2D2A3C">
        <w:rPr>
          <w:b/>
          <w:noProof/>
          <w:u w:val="single"/>
        </w:rPr>
        <w:t>6</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bookmarkEnd w:id="14"/>
    <w:p w14:paraId="7DFD751D" w14:textId="77777777" w:rsidR="006C3180" w:rsidRDefault="006C3180" w:rsidP="006C3180"/>
    <w:p w14:paraId="7F82E798" w14:textId="77777777" w:rsidR="006C3180" w:rsidRDefault="006C3180" w:rsidP="006C3180">
      <w:pPr>
        <w:pStyle w:val="Heading2"/>
      </w:pPr>
      <w:r>
        <w:t>Handling of end-of-CoT PDSCH</w:t>
      </w:r>
    </w:p>
    <w:p w14:paraId="50CB5414" w14:textId="54AF5241" w:rsidR="008E661B" w:rsidRDefault="008E661B" w:rsidP="008E661B">
      <w:r>
        <w:t xml:space="preserve">Currently in NR, an ACK is transmitted corresponding to each received DCI in </w:t>
      </w:r>
      <w:r w:rsidR="006F4681">
        <w:t>a</w:t>
      </w:r>
      <w:r>
        <w:t xml:space="preserve"> slot determined </w:t>
      </w:r>
      <w:r w:rsidR="006F4681">
        <w:t>by</w:t>
      </w:r>
      <w:r>
        <w:t xml:space="preserve"> the HARQ-ACK delay field</w:t>
      </w:r>
      <w:r w:rsidR="006F4681">
        <w:t xml:space="preserve"> in the DCI</w:t>
      </w:r>
      <w:r>
        <w:t xml:space="preserve">. </w:t>
      </w:r>
      <w:r w:rsidR="006F4681">
        <w:t>For</w:t>
      </w:r>
      <w:r>
        <w:t xml:space="preserve"> NR-U </w:t>
      </w:r>
      <w:r w:rsidR="006F4681">
        <w:t>operation</w:t>
      </w:r>
      <w:r>
        <w:t>, in some scenarios</w:t>
      </w:r>
      <w:r w:rsidR="006F4681">
        <w:t>,</w:t>
      </w:r>
      <w:r>
        <w:t xml:space="preserve"> we may not want an ACK to be triggered for some DL grants. For example, if the grant leads to the HARQ-ACK feedback outside the TxOP, we may want the ACK feedback to be skipped</w:t>
      </w:r>
      <w:r w:rsidR="006F4681">
        <w:t>. T</w:t>
      </w:r>
      <w:r>
        <w:t>he ACK feedback may be explicitly triggered in subsequent TxOP. We could add an explicit trigger or reserve a delay value in the HARQ-ACK delay field to indicate whether ACK needs to be transmitted or skipped corresponding to the current PDSCH.</w:t>
      </w:r>
    </w:p>
    <w:p w14:paraId="23655A1C" w14:textId="2A9A08C0" w:rsidR="008E661B" w:rsidRDefault="008E661B" w:rsidP="008E661B">
      <w:pPr>
        <w:rPr>
          <w:b/>
        </w:rPr>
      </w:pPr>
      <w:bookmarkStart w:id="15" w:name="p9"/>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2D2A3C">
        <w:rPr>
          <w:b/>
          <w:noProof/>
          <w:u w:val="single"/>
        </w:rPr>
        <w:t>7</w:t>
      </w:r>
      <w:r>
        <w:rPr>
          <w:b/>
          <w:u w:val="single"/>
        </w:rPr>
        <w:fldChar w:fldCharType="end"/>
      </w:r>
      <w:r w:rsidRPr="00862899">
        <w:rPr>
          <w:b/>
          <w:u w:val="single"/>
        </w:rPr>
        <w:t>:</w:t>
      </w:r>
      <w:r w:rsidRPr="00862899">
        <w:rPr>
          <w:b/>
        </w:rPr>
        <w:t xml:space="preserve"> Introduce </w:t>
      </w:r>
      <w:r>
        <w:rPr>
          <w:b/>
        </w:rPr>
        <w:t>one of the following mechanisms to disable ACK transmissions corresponding to a DL grant at the slot specified by the PDSCH to HARQ ACK delay field</w:t>
      </w:r>
    </w:p>
    <w:p w14:paraId="023EABA8" w14:textId="77777777" w:rsidR="008E661B" w:rsidRDefault="008E661B" w:rsidP="008E661B">
      <w:pPr>
        <w:pStyle w:val="ListParagraph"/>
        <w:numPr>
          <w:ilvl w:val="0"/>
          <w:numId w:val="50"/>
        </w:numPr>
        <w:rPr>
          <w:b/>
        </w:rPr>
      </w:pPr>
      <w:r>
        <w:rPr>
          <w:b/>
        </w:rPr>
        <w:t xml:space="preserve">Explicit bit in the DCI that indicates UE to skip ACK transmission </w:t>
      </w:r>
    </w:p>
    <w:p w14:paraId="394C0A72" w14:textId="77777777" w:rsidR="008E661B" w:rsidRDefault="008E661B" w:rsidP="008E661B">
      <w:pPr>
        <w:pStyle w:val="ListParagraph"/>
        <w:numPr>
          <w:ilvl w:val="0"/>
          <w:numId w:val="50"/>
        </w:numPr>
        <w:rPr>
          <w:b/>
        </w:rPr>
      </w:pPr>
      <w:r>
        <w:rPr>
          <w:b/>
        </w:rPr>
        <w:t>Reserve one of the delay values in the PDSCH to HARQ ACK delay field to indicate that ACK transmission has to be skipped</w:t>
      </w:r>
    </w:p>
    <w:bookmarkEnd w:id="15"/>
    <w:p w14:paraId="35399D05" w14:textId="77777777" w:rsidR="008E661B" w:rsidRDefault="008E661B" w:rsidP="008E661B">
      <w:r w:rsidRPr="00FF400E">
        <w:t xml:space="preserve">The ACK feedback </w:t>
      </w:r>
      <w:r>
        <w:t xml:space="preserve">for these PDSCH’s </w:t>
      </w:r>
      <w:r w:rsidRPr="00FF400E">
        <w:t>can be triggered in future TxOPs using the group HARQ-ACK feedback</w:t>
      </w:r>
      <w:r>
        <w:t xml:space="preserve"> DCI described earlier</w:t>
      </w:r>
      <w:r w:rsidRPr="00FF400E">
        <w:t xml:space="preserve">. </w:t>
      </w:r>
    </w:p>
    <w:p w14:paraId="6437911D" w14:textId="6A279734" w:rsidR="006C3180" w:rsidRDefault="006C3180" w:rsidP="006C3180">
      <w:pPr>
        <w:pStyle w:val="Heading2"/>
      </w:pPr>
      <w:r>
        <w:t xml:space="preserve">CBG based HARQ and </w:t>
      </w:r>
      <w:r w:rsidR="006F4681">
        <w:t>S</w:t>
      </w:r>
      <w:r>
        <w:t>cheduling</w:t>
      </w:r>
    </w:p>
    <w:p w14:paraId="21ECF95A" w14:textId="18B48927" w:rsidR="00F51596" w:rsidRPr="00307EED" w:rsidRDefault="00F51596" w:rsidP="006C3180">
      <w:r w:rsidRPr="00307EED">
        <w:t xml:space="preserve">NR support CBG based HARQ ACK feedback and CBG based retransmission. The benefits CBG based HARQ also apply to NR-U and hence should be supported for NR-U. However, with the introduction of multi-TTI grant where one DCI contains allocation for multiple PUSCH, we </w:t>
      </w:r>
      <w:r w:rsidR="006F4681">
        <w:t xml:space="preserve">may </w:t>
      </w:r>
      <w:r w:rsidRPr="00307EED">
        <w:t xml:space="preserve">need to indicate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which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 Some solutions need to be considered in order to accommodate the increased DCI overhead. The following solutions can be considered for </w:t>
      </w:r>
      <w:r w:rsidR="00241E68" w:rsidRPr="00307EED">
        <w:t>reducing the DCI size.</w:t>
      </w:r>
      <w:r w:rsidRPr="00307EED">
        <w:t xml:space="preserve"> </w:t>
      </w:r>
    </w:p>
    <w:p w14:paraId="42C6F9AD" w14:textId="6473FDE3" w:rsidR="006C3180" w:rsidRPr="00307EED" w:rsidRDefault="00F51596" w:rsidP="00F51596">
      <w:pPr>
        <w:pStyle w:val="ListParagraph"/>
        <w:numPr>
          <w:ilvl w:val="0"/>
          <w:numId w:val="51"/>
        </w:numPr>
      </w:pPr>
      <w:r w:rsidRPr="00307EED">
        <w:t>Splitting the information into two smaller DCIs</w:t>
      </w:r>
    </w:p>
    <w:p w14:paraId="50DFEABF" w14:textId="6C2A7AF1" w:rsidR="00F51596" w:rsidRPr="00307EED" w:rsidRDefault="00F51596" w:rsidP="00F51596">
      <w:pPr>
        <w:pStyle w:val="ListParagraph"/>
        <w:numPr>
          <w:ilvl w:val="0"/>
          <w:numId w:val="51"/>
        </w:numPr>
      </w:pPr>
      <w:r w:rsidRPr="00307EED">
        <w:t>Compression schemes for the CBG indication</w:t>
      </w:r>
      <w:r w:rsidR="0024048E" w:rsidRPr="00307EED">
        <w:t xml:space="preserve"> in multi-TTI grant</w:t>
      </w:r>
      <w:r w:rsidRPr="00307EED">
        <w:t xml:space="preserve">. </w:t>
      </w:r>
    </w:p>
    <w:p w14:paraId="7A444818" w14:textId="6684D6E2" w:rsidR="0024048E" w:rsidRPr="00307EED" w:rsidRDefault="0024048E" w:rsidP="0024048E">
      <w:r w:rsidRPr="00307EED">
        <w:t>A simple compression scheme could be to only support CBG based retransmission for</w:t>
      </w:r>
      <w:r w:rsidR="00241E68" w:rsidRPr="00307EED">
        <w:t xml:space="preserve"> a limited number of TBs.</w:t>
      </w:r>
      <w:r w:rsidRPr="00307EED">
        <w:t xml:space="preserve"> For the example considered above,</w:t>
      </w:r>
      <w:r w:rsidR="00241E68" w:rsidRPr="00307EED">
        <w:t xml:space="preserve"> if we limit the CBG based allocation to 4 TBs, we</w:t>
      </w:r>
      <w:r w:rsidRPr="00307EED">
        <w:t xml:space="preserve"> would require </w:t>
      </w:r>
      <w:r w:rsidR="00241E68" w:rsidRPr="00307EED">
        <w:t xml:space="preserve">log2 (16 choose 4) to indicate the 4 HARQ processes, and </w:t>
      </w:r>
      <w:r w:rsidRPr="00307EED">
        <w:t xml:space="preserve">4 bits </w:t>
      </w:r>
      <w:r w:rsidR="00241E68" w:rsidRPr="00307EED">
        <w:t xml:space="preserve">for CBG allocation per HARQ process </w:t>
      </w:r>
      <w:r w:rsidRPr="00307EED">
        <w:t>x 4 HARQ processes</w:t>
      </w:r>
      <w:r w:rsidR="00241E68" w:rsidRPr="00307EED">
        <w:t xml:space="preserve">, i.e., </w:t>
      </w:r>
      <w:r w:rsidRPr="00307EED">
        <w:t>27 bits instead of 64 bits.</w:t>
      </w:r>
    </w:p>
    <w:p w14:paraId="658AAB74" w14:textId="0BE1B6EF" w:rsidR="00FD2E5C" w:rsidRPr="00307EED" w:rsidRDefault="00FD2E5C" w:rsidP="00FD2E5C">
      <w:pPr>
        <w:rPr>
          <w:b/>
        </w:rPr>
      </w:pPr>
      <w:bookmarkStart w:id="16" w:name="p10"/>
      <w:r w:rsidRPr="00307EED">
        <w:rPr>
          <w:b/>
          <w:u w:val="single"/>
        </w:rPr>
        <w:lastRenderedPageBreak/>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2D2A3C">
        <w:rPr>
          <w:b/>
          <w:noProof/>
          <w:u w:val="single"/>
        </w:rPr>
        <w:t>8</w:t>
      </w:r>
      <w:r w:rsidRPr="00307EED">
        <w:rPr>
          <w:b/>
          <w:u w:val="single"/>
        </w:rPr>
        <w:fldChar w:fldCharType="end"/>
      </w:r>
      <w:r w:rsidRPr="00307EED">
        <w:rPr>
          <w:b/>
          <w:u w:val="single"/>
        </w:rPr>
        <w:t>:</w:t>
      </w:r>
      <w:r w:rsidRPr="00307EED">
        <w:rPr>
          <w:b/>
        </w:rPr>
        <w:t xml:space="preserve"> The multi-TTI grants should also support CBG based retransmissions</w:t>
      </w:r>
      <w:bookmarkEnd w:id="16"/>
    </w:p>
    <w:p w14:paraId="0860CF8A" w14:textId="21DA0640" w:rsidR="0024048E" w:rsidRPr="00307EED" w:rsidRDefault="0024048E" w:rsidP="00EE18D1">
      <w:pPr>
        <w:rPr>
          <w:b/>
        </w:rPr>
      </w:pPr>
      <w:bookmarkStart w:id="17" w:name="p11"/>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2D2A3C">
        <w:rPr>
          <w:b/>
          <w:noProof/>
          <w:u w:val="single"/>
        </w:rPr>
        <w:t>9</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schemes to reduce the DCI size of multi-TTI grant</w:t>
      </w:r>
      <w:r w:rsidR="00FD2E5C" w:rsidRPr="00307EED">
        <w:rPr>
          <w:b/>
        </w:rPr>
        <w:t xml:space="preserve"> with CBG based retransmissions</w:t>
      </w:r>
    </w:p>
    <w:p w14:paraId="22869EBC" w14:textId="77777777" w:rsidR="0024048E" w:rsidRPr="006F4681" w:rsidRDefault="0024048E" w:rsidP="0024048E">
      <w:pPr>
        <w:pStyle w:val="ListParagraph"/>
        <w:numPr>
          <w:ilvl w:val="0"/>
          <w:numId w:val="51"/>
        </w:numPr>
        <w:rPr>
          <w:b/>
        </w:rPr>
      </w:pPr>
      <w:r w:rsidRPr="006F4681">
        <w:rPr>
          <w:b/>
        </w:rPr>
        <w:t>Splitting the information into two smaller DCIs</w:t>
      </w:r>
    </w:p>
    <w:p w14:paraId="2184512A" w14:textId="1F580D1F" w:rsidR="0024048E" w:rsidRPr="006F4681" w:rsidRDefault="0024048E" w:rsidP="0024048E">
      <w:pPr>
        <w:pStyle w:val="ListParagraph"/>
        <w:numPr>
          <w:ilvl w:val="0"/>
          <w:numId w:val="51"/>
        </w:numPr>
        <w:rPr>
          <w:b/>
        </w:rPr>
      </w:pPr>
      <w:r w:rsidRPr="006F4681">
        <w:rPr>
          <w:b/>
        </w:rPr>
        <w:t xml:space="preserve">Compression schemes for the CBG indication in multi-TTI grant </w:t>
      </w:r>
    </w:p>
    <w:bookmarkEnd w:id="17"/>
    <w:p w14:paraId="2B918C56" w14:textId="063DF375" w:rsidR="00D12099" w:rsidRDefault="00241E68" w:rsidP="00D12099">
      <w:pPr>
        <w:rPr>
          <w:b/>
        </w:rPr>
      </w:pPr>
      <w:r>
        <w:t xml:space="preserve">Similar considerations also apply to ACK feedback in UL especially if we support group HARQ-ACK feedback for all HARQ processes. </w:t>
      </w:r>
      <w:r w:rsidR="00D12099">
        <w:br/>
      </w:r>
      <w:bookmarkStart w:id="18" w:name="p12"/>
      <w:r w:rsidR="00D12099" w:rsidRPr="003C413D">
        <w:rPr>
          <w:b/>
          <w:u w:val="single"/>
        </w:rPr>
        <w:t xml:space="preserve">Proposal </w:t>
      </w:r>
      <w:r w:rsidR="00D12099">
        <w:rPr>
          <w:b/>
          <w:u w:val="single"/>
        </w:rPr>
        <w:fldChar w:fldCharType="begin"/>
      </w:r>
      <w:r w:rsidR="00D12099">
        <w:rPr>
          <w:b/>
          <w:u w:val="single"/>
        </w:rPr>
        <w:instrText xml:space="preserve"> seq prop </w:instrText>
      </w:r>
      <w:r w:rsidR="00D12099">
        <w:rPr>
          <w:b/>
          <w:u w:val="single"/>
        </w:rPr>
        <w:fldChar w:fldCharType="separate"/>
      </w:r>
      <w:r w:rsidR="002D2A3C">
        <w:rPr>
          <w:b/>
          <w:noProof/>
          <w:u w:val="single"/>
        </w:rPr>
        <w:t>10</w:t>
      </w:r>
      <w:r w:rsidR="00D12099">
        <w:rPr>
          <w:b/>
          <w:u w:val="single"/>
        </w:rPr>
        <w:fldChar w:fldCharType="end"/>
      </w:r>
      <w:r w:rsidR="00D12099" w:rsidRPr="003C413D">
        <w:rPr>
          <w:b/>
          <w:u w:val="single"/>
        </w:rPr>
        <w:t>:</w:t>
      </w:r>
      <w:r w:rsidR="00D12099" w:rsidRPr="003C413D">
        <w:rPr>
          <w:b/>
        </w:rPr>
        <w:t xml:space="preserve"> </w:t>
      </w:r>
      <w:r w:rsidR="00D12099">
        <w:rPr>
          <w:b/>
        </w:rPr>
        <w:t xml:space="preserve">The group HARQ-ACK feedback should </w:t>
      </w:r>
      <w:r w:rsidR="00FD2E5C">
        <w:rPr>
          <w:b/>
        </w:rPr>
        <w:t xml:space="preserve">also </w:t>
      </w:r>
      <w:r w:rsidR="00D12099">
        <w:rPr>
          <w:b/>
        </w:rPr>
        <w:t>support CBG level ACK/NACK feedback</w:t>
      </w:r>
    </w:p>
    <w:p w14:paraId="76BCE11F" w14:textId="6419F069" w:rsidR="00241E68" w:rsidRPr="006B1617" w:rsidRDefault="00241E68" w:rsidP="00241E68">
      <w:pPr>
        <w:rPr>
          <w:b/>
        </w:rPr>
      </w:pPr>
      <w:bookmarkStart w:id="19" w:name="p13"/>
      <w:bookmarkEnd w:id="18"/>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2D2A3C">
        <w:rPr>
          <w:b/>
          <w:noProof/>
          <w:u w:val="single"/>
        </w:rPr>
        <w:t>11</w:t>
      </w:r>
      <w:r w:rsidRPr="006B1617">
        <w:rPr>
          <w:b/>
          <w:u w:val="single"/>
        </w:rPr>
        <w:fldChar w:fldCharType="end"/>
      </w:r>
      <w:r w:rsidRPr="006B1617">
        <w:rPr>
          <w:b/>
          <w:u w:val="single"/>
        </w:rPr>
        <w:t>:</w:t>
      </w:r>
      <w:r w:rsidRPr="006B1617">
        <w:rPr>
          <w:b/>
        </w:rPr>
        <w:t xml:space="preserve"> </w:t>
      </w:r>
      <w:r>
        <w:rPr>
          <w:b/>
        </w:rPr>
        <w:t xml:space="preserve"> Introduce compression schemes to reduce the ACK feedback overhead for CBG based group HARQ ACK feedback</w:t>
      </w:r>
    </w:p>
    <w:bookmarkEnd w:id="19"/>
    <w:p w14:paraId="5BCD9D42" w14:textId="599B97EA" w:rsidR="006C3180" w:rsidRDefault="008E661B" w:rsidP="006C3180">
      <w:pPr>
        <w:pStyle w:val="Heading2"/>
      </w:pPr>
      <w:r>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0" type="#_x0000_t75" style="width:414pt;height:186pt" o:ole="">
            <v:imagedata r:id="rId22" o:title=""/>
          </v:shape>
          <o:OLEObject Type="Embed" ProgID="Visio.Drawing.11" ShapeID="_x0000_i1030" DrawAspect="Content" ObjectID="_1602666733" r:id="rId23"/>
        </w:object>
      </w:r>
    </w:p>
    <w:p w14:paraId="235BEC89" w14:textId="2FFE0B77" w:rsidR="00CA61C5" w:rsidRDefault="00D07B87" w:rsidP="00393913">
      <w:pPr>
        <w:pStyle w:val="Caption"/>
        <w:jc w:val="center"/>
      </w:pPr>
      <w:bookmarkStart w:id="20" w:name="_Ref521327881"/>
      <w:r>
        <w:t xml:space="preserve">Figure </w:t>
      </w:r>
      <w:r>
        <w:fldChar w:fldCharType="begin"/>
      </w:r>
      <w:r>
        <w:instrText xml:space="preserve"> SEQ Figure \* ARABIC </w:instrText>
      </w:r>
      <w:r>
        <w:fldChar w:fldCharType="separate"/>
      </w:r>
      <w:r w:rsidR="002D2A3C">
        <w:rPr>
          <w:noProof/>
        </w:rPr>
        <w:t>6</w:t>
      </w:r>
      <w:r>
        <w:fldChar w:fldCharType="end"/>
      </w:r>
      <w:bookmarkEnd w:id="20"/>
      <w:r>
        <w:t>: Two-stage grant for scheduling PUSCH</w:t>
      </w:r>
    </w:p>
    <w:p w14:paraId="62238F38" w14:textId="37336761" w:rsidR="001D7AA3" w:rsidRDefault="001D7AA3" w:rsidP="00A022A3">
      <w:r>
        <w:t xml:space="preserve">As shown in </w:t>
      </w:r>
      <w:r>
        <w:fldChar w:fldCharType="begin"/>
      </w:r>
      <w:r>
        <w:instrText xml:space="preserve"> REF _Ref521327881 \h </w:instrText>
      </w:r>
      <w:r>
        <w:fldChar w:fldCharType="separate"/>
      </w:r>
      <w:r w:rsidR="002D2A3C">
        <w:t xml:space="preserve">Figure </w:t>
      </w:r>
      <w:r w:rsidR="002D2A3C">
        <w:rPr>
          <w:noProof/>
        </w:rPr>
        <w:t>6</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has to decode the PDCCH to detect a grant and then it has to prepare the packet for PUSCH transmission.</w:t>
      </w:r>
      <w:r w:rsidR="00D07B87" w:rsidRPr="00D07B87">
        <w:t xml:space="preserve"> </w:t>
      </w:r>
      <w:r w:rsidR="00CA61C5" w:rsidRPr="00393913">
        <w:t xml:space="preserve">In </w:t>
      </w:r>
      <w:r w:rsidR="00D07B87">
        <w:t>eLAA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2D2A3C">
        <w:t xml:space="preserve">Figure </w:t>
      </w:r>
      <w:r w:rsidR="002D2A3C">
        <w:rPr>
          <w:noProof/>
        </w:rPr>
        <w:t>6</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65A5A02C" w:rsidR="00CA61C5" w:rsidRDefault="00CA61C5" w:rsidP="00A022A3">
      <w:r>
        <w:t xml:space="preserve"> 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2583A4D0" w:rsidR="00FD2E5C" w:rsidRPr="00307EED" w:rsidRDefault="00D07B87" w:rsidP="00307EED">
      <w:pPr>
        <w:rPr>
          <w:b/>
        </w:rPr>
      </w:pPr>
      <w:bookmarkStart w:id="21" w:name="p14"/>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2D2A3C">
        <w:rPr>
          <w:b/>
          <w:noProof/>
          <w:u w:val="single"/>
        </w:rPr>
        <w:t>12</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bookmarkEnd w:id="21"/>
    </w:p>
    <w:p w14:paraId="517FC57B" w14:textId="2344FC1B" w:rsidR="008D6BB8" w:rsidRDefault="008D6BB8" w:rsidP="00AD5768">
      <w:pPr>
        <w:pStyle w:val="Heading1"/>
      </w:pPr>
      <w:r w:rsidRPr="008D6BB8">
        <w:t>Conclusion</w:t>
      </w:r>
    </w:p>
    <w:p w14:paraId="14987893" w14:textId="75946356" w:rsidR="00892742" w:rsidRDefault="00892742" w:rsidP="00892742">
      <w:r w:rsidRPr="00892742">
        <w:t>The proposals made in this contribution are summarized below.</w:t>
      </w:r>
    </w:p>
    <w:p w14:paraId="205A5E1F" w14:textId="77777777" w:rsidR="002D2A3C" w:rsidRDefault="00801268" w:rsidP="00C801C3">
      <w:pPr>
        <w:rPr>
          <w:b/>
        </w:rPr>
      </w:pPr>
      <w:r>
        <w:fldChar w:fldCharType="begin"/>
      </w:r>
      <w:r>
        <w:instrText xml:space="preserve"> REF p1 \h </w:instrText>
      </w:r>
      <w:r>
        <w:fldChar w:fldCharType="separate"/>
      </w:r>
      <w:r w:rsidR="002D2A3C" w:rsidRPr="003B760D">
        <w:rPr>
          <w:b/>
          <w:u w:val="single"/>
        </w:rPr>
        <w:t xml:space="preserve">Proposal </w:t>
      </w:r>
      <w:r w:rsidR="002D2A3C">
        <w:rPr>
          <w:b/>
          <w:noProof/>
          <w:u w:val="single"/>
        </w:rPr>
        <w:t>1</w:t>
      </w:r>
      <w:r w:rsidR="002D2A3C" w:rsidRPr="003B760D">
        <w:rPr>
          <w:b/>
          <w:u w:val="single"/>
        </w:rPr>
        <w:t>:</w:t>
      </w:r>
      <w:r w:rsidR="002D2A3C" w:rsidRPr="003B760D">
        <w:rPr>
          <w:b/>
        </w:rPr>
        <w:t xml:space="preserve"> NR-U should support configuring UE with multiple HARQ-ACK feedback resources in </w:t>
      </w:r>
      <w:r w:rsidR="002D2A3C">
        <w:rPr>
          <w:b/>
        </w:rPr>
        <w:t xml:space="preserve">frequency in </w:t>
      </w:r>
      <w:r w:rsidR="002D2A3C" w:rsidRPr="003B760D">
        <w:rPr>
          <w:b/>
        </w:rPr>
        <w:t xml:space="preserve">different LBT subbands </w:t>
      </w:r>
    </w:p>
    <w:p w14:paraId="3906A472" w14:textId="486C15F4" w:rsidR="00801268" w:rsidRPr="00C801C3" w:rsidRDefault="002D2A3C" w:rsidP="00C801C3">
      <w:pPr>
        <w:pStyle w:val="ListParagraph"/>
        <w:numPr>
          <w:ilvl w:val="0"/>
          <w:numId w:val="54"/>
        </w:numPr>
        <w:rPr>
          <w:b/>
        </w:rPr>
      </w:pPr>
      <w:r w:rsidRPr="00C801C3">
        <w:rPr>
          <w:b/>
        </w:rPr>
        <w:t>UE can pick the resource for HARQ-ACK feedback from the configured resources based on the LBT outcome</w:t>
      </w:r>
      <w:r w:rsidR="00801268">
        <w:fldChar w:fldCharType="end"/>
      </w:r>
    </w:p>
    <w:p w14:paraId="72D7984C" w14:textId="77777777" w:rsidR="002D2A3C" w:rsidRDefault="00801268" w:rsidP="00ED36EF">
      <w:pPr>
        <w:spacing w:after="0"/>
        <w:rPr>
          <w:b/>
        </w:rPr>
      </w:pPr>
      <w:r>
        <w:lastRenderedPageBreak/>
        <w:fldChar w:fldCharType="begin"/>
      </w:r>
      <w:r>
        <w:instrText xml:space="preserve"> REF p2 \h </w:instrText>
      </w:r>
      <w:r>
        <w:fldChar w:fldCharType="separate"/>
      </w:r>
      <w:r w:rsidR="002D2A3C" w:rsidRPr="003C413D">
        <w:rPr>
          <w:b/>
          <w:u w:val="single"/>
        </w:rPr>
        <w:t xml:space="preserve">Proposal </w:t>
      </w:r>
      <w:r w:rsidR="002D2A3C">
        <w:rPr>
          <w:b/>
          <w:noProof/>
          <w:u w:val="single"/>
        </w:rPr>
        <w:t>2</w:t>
      </w:r>
      <w:r w:rsidR="002D2A3C" w:rsidRPr="003C413D">
        <w:rPr>
          <w:b/>
          <w:u w:val="single"/>
        </w:rPr>
        <w:t>:</w:t>
      </w:r>
      <w:r w:rsidR="002D2A3C" w:rsidRPr="003C413D">
        <w:rPr>
          <w:b/>
        </w:rPr>
        <w:t xml:space="preserve"> Introduce </w:t>
      </w:r>
      <w:r w:rsidR="002D2A3C">
        <w:rPr>
          <w:b/>
        </w:rPr>
        <w:t xml:space="preserve">the following </w:t>
      </w:r>
      <w:r w:rsidR="002D2A3C" w:rsidRPr="003C413D">
        <w:rPr>
          <w:b/>
        </w:rPr>
        <w:t xml:space="preserve">mechanisms </w:t>
      </w:r>
      <w:r w:rsidR="002D2A3C">
        <w:rPr>
          <w:b/>
        </w:rPr>
        <w:t>to trigger group</w:t>
      </w:r>
      <w:r w:rsidR="002D2A3C" w:rsidRPr="003C413D">
        <w:rPr>
          <w:b/>
        </w:rPr>
        <w:t xml:space="preserve"> HARQ ACK </w:t>
      </w:r>
      <w:r w:rsidR="002D2A3C">
        <w:rPr>
          <w:b/>
        </w:rPr>
        <w:t>feedback for all configured HARQ processes</w:t>
      </w:r>
    </w:p>
    <w:p w14:paraId="53FA8D33" w14:textId="77777777" w:rsidR="002D2A3C" w:rsidRDefault="002D2A3C" w:rsidP="00ED36EF">
      <w:pPr>
        <w:pStyle w:val="ListParagraph"/>
        <w:numPr>
          <w:ilvl w:val="0"/>
          <w:numId w:val="48"/>
        </w:numPr>
        <w:spacing w:after="0"/>
        <w:rPr>
          <w:b/>
        </w:rPr>
      </w:pPr>
      <w:r>
        <w:rPr>
          <w:b/>
        </w:rPr>
        <w:t>A trigger included in the DL PDSCH grant</w:t>
      </w:r>
    </w:p>
    <w:p w14:paraId="4E07C574" w14:textId="77777777" w:rsidR="002D2A3C" w:rsidRDefault="002D2A3C" w:rsidP="00ED36EF">
      <w:pPr>
        <w:pStyle w:val="ListParagraph"/>
        <w:numPr>
          <w:ilvl w:val="0"/>
          <w:numId w:val="48"/>
        </w:numPr>
        <w:spacing w:after="0"/>
        <w:rPr>
          <w:b/>
        </w:rPr>
      </w:pPr>
      <w:r>
        <w:rPr>
          <w:b/>
        </w:rPr>
        <w:t>A trigger included in a PUSCH grant</w:t>
      </w:r>
    </w:p>
    <w:p w14:paraId="1B2ECA82" w14:textId="77777777" w:rsidR="002D2A3C" w:rsidRPr="00393913" w:rsidRDefault="002D2A3C" w:rsidP="00ED36EF">
      <w:pPr>
        <w:pStyle w:val="ListParagraph"/>
        <w:numPr>
          <w:ilvl w:val="0"/>
          <w:numId w:val="48"/>
        </w:numPr>
        <w:spacing w:after="0"/>
        <w:rPr>
          <w:b/>
        </w:rPr>
      </w:pPr>
      <w:r>
        <w:rPr>
          <w:b/>
        </w:rPr>
        <w:t xml:space="preserve">A separate DCI </w:t>
      </w:r>
    </w:p>
    <w:p w14:paraId="60C3DFFA" w14:textId="1EA36D77" w:rsidR="00801268" w:rsidRDefault="00801268" w:rsidP="00ED36EF">
      <w:r>
        <w:fldChar w:fldCharType="end"/>
      </w:r>
      <w:r>
        <w:fldChar w:fldCharType="begin"/>
      </w:r>
      <w:r>
        <w:instrText xml:space="preserve"> REF p3 \h </w:instrText>
      </w:r>
      <w:r>
        <w:fldChar w:fldCharType="separate"/>
      </w:r>
      <w:r w:rsidR="002D2A3C" w:rsidRPr="00862899">
        <w:rPr>
          <w:b/>
          <w:u w:val="single"/>
        </w:rPr>
        <w:t xml:space="preserve">Proposal </w:t>
      </w:r>
      <w:r w:rsidR="002D2A3C">
        <w:rPr>
          <w:b/>
          <w:noProof/>
          <w:u w:val="single"/>
        </w:rPr>
        <w:t>3</w:t>
      </w:r>
      <w:r w:rsidR="002D2A3C" w:rsidRPr="00862899">
        <w:rPr>
          <w:b/>
          <w:u w:val="single"/>
        </w:rPr>
        <w:t>:</w:t>
      </w:r>
      <w:r w:rsidR="002D2A3C" w:rsidRPr="00862899">
        <w:rPr>
          <w:b/>
        </w:rPr>
        <w:t xml:space="preserve"> Introduce a new field in the DCI that controls the max delay considered in </w:t>
      </w:r>
      <w:r w:rsidR="002D2A3C">
        <w:rPr>
          <w:b/>
        </w:rPr>
        <w:t xml:space="preserve">semi-static </w:t>
      </w:r>
      <w:r w:rsidR="002D2A3C" w:rsidRPr="00862899">
        <w:rPr>
          <w:b/>
        </w:rPr>
        <w:t>HARQ ACK codebook size determination</w:t>
      </w:r>
      <w:r w:rsidR="002D2A3C">
        <w:rPr>
          <w:b/>
        </w:rPr>
        <w:t>.</w:t>
      </w:r>
      <w:r>
        <w:fldChar w:fldCharType="end"/>
      </w:r>
    </w:p>
    <w:p w14:paraId="0A71FD1B" w14:textId="77777777" w:rsidR="002D2A3C" w:rsidRPr="00DD1951" w:rsidRDefault="00801268" w:rsidP="00297D03">
      <w:pPr>
        <w:rPr>
          <w:b/>
        </w:rPr>
      </w:pPr>
      <w:r>
        <w:fldChar w:fldCharType="begin"/>
      </w:r>
      <w:r>
        <w:instrText xml:space="preserve"> REF p6 \h </w:instrText>
      </w:r>
      <w:r>
        <w:fldChar w:fldCharType="separate"/>
      </w:r>
      <w:r w:rsidR="002D2A3C" w:rsidRPr="00DD1951">
        <w:rPr>
          <w:b/>
          <w:u w:val="single"/>
        </w:rPr>
        <w:t xml:space="preserve">Proposal </w:t>
      </w:r>
      <w:r w:rsidR="002D2A3C">
        <w:rPr>
          <w:b/>
          <w:noProof/>
          <w:u w:val="single"/>
        </w:rPr>
        <w:t>4</w:t>
      </w:r>
      <w:r w:rsidR="002D2A3C" w:rsidRPr="00DD1951">
        <w:rPr>
          <w:b/>
          <w:u w:val="single"/>
        </w:rPr>
        <w:t>:</w:t>
      </w:r>
      <w:r w:rsidR="002D2A3C" w:rsidRPr="00DD1951">
        <w:rPr>
          <w:b/>
        </w:rPr>
        <w:t xml:space="preserve"> Introduce </w:t>
      </w:r>
      <w:r w:rsidR="002D2A3C">
        <w:rPr>
          <w:b/>
        </w:rPr>
        <w:t>multi-slot grants with</w:t>
      </w:r>
      <w:r w:rsidR="002D2A3C" w:rsidRPr="00DD1951">
        <w:rPr>
          <w:b/>
        </w:rPr>
        <w:t xml:space="preserve"> the TB(s) rate matched jointly across the multiple allocated slots</w:t>
      </w:r>
    </w:p>
    <w:p w14:paraId="26FA468F" w14:textId="77777777" w:rsidR="002D2A3C" w:rsidRPr="00D336D3" w:rsidRDefault="00801268" w:rsidP="005B4F6E">
      <w:pPr>
        <w:rPr>
          <w:b/>
        </w:rPr>
      </w:pPr>
      <w:r>
        <w:fldChar w:fldCharType="end"/>
      </w:r>
      <w:r>
        <w:fldChar w:fldCharType="begin"/>
      </w:r>
      <w:r>
        <w:instrText xml:space="preserve"> REF p7 \h </w:instrText>
      </w:r>
      <w:r>
        <w:fldChar w:fldCharType="separate"/>
      </w:r>
      <w:r w:rsidR="002D2A3C" w:rsidRPr="00D336D3">
        <w:rPr>
          <w:b/>
          <w:u w:val="single"/>
        </w:rPr>
        <w:t xml:space="preserve">Proposal </w:t>
      </w:r>
      <w:r w:rsidR="002D2A3C">
        <w:rPr>
          <w:b/>
          <w:noProof/>
          <w:u w:val="single"/>
        </w:rPr>
        <w:t>5</w:t>
      </w:r>
      <w:r w:rsidR="002D2A3C" w:rsidRPr="00D336D3">
        <w:rPr>
          <w:b/>
          <w:u w:val="single"/>
        </w:rPr>
        <w:t>:</w:t>
      </w:r>
      <w:r w:rsidR="002D2A3C" w:rsidRPr="00D336D3">
        <w:rPr>
          <w:b/>
        </w:rPr>
        <w:t xml:space="preserve"> Number of bits in the UL PUSCH </w:t>
      </w:r>
      <w:r w:rsidR="002D2A3C">
        <w:rPr>
          <w:b/>
        </w:rPr>
        <w:t>time domain resource assignment field</w:t>
      </w:r>
      <w:r w:rsidR="002D2A3C" w:rsidRPr="00D336D3">
        <w:rPr>
          <w:b/>
        </w:rPr>
        <w:t xml:space="preserve"> are increased</w:t>
      </w:r>
    </w:p>
    <w:p w14:paraId="0EE041C9" w14:textId="77777777" w:rsidR="002D2A3C" w:rsidRPr="00D336D3" w:rsidRDefault="00801268" w:rsidP="00A022A3">
      <w:pPr>
        <w:rPr>
          <w:b/>
        </w:rPr>
      </w:pPr>
      <w:r>
        <w:fldChar w:fldCharType="end"/>
      </w:r>
      <w:r>
        <w:fldChar w:fldCharType="begin"/>
      </w:r>
      <w:r>
        <w:instrText xml:space="preserve"> REF p8 \h </w:instrText>
      </w:r>
      <w:r>
        <w:fldChar w:fldCharType="separate"/>
      </w:r>
      <w:r w:rsidR="002D2A3C" w:rsidRPr="00D336D3">
        <w:rPr>
          <w:b/>
          <w:u w:val="single"/>
        </w:rPr>
        <w:t xml:space="preserve">Proposal </w:t>
      </w:r>
      <w:r w:rsidR="002D2A3C">
        <w:rPr>
          <w:b/>
          <w:noProof/>
          <w:u w:val="single"/>
        </w:rPr>
        <w:t>6</w:t>
      </w:r>
      <w:r w:rsidR="002D2A3C" w:rsidRPr="00D336D3">
        <w:rPr>
          <w:b/>
          <w:u w:val="single"/>
        </w:rPr>
        <w:t>:</w:t>
      </w:r>
      <w:r w:rsidR="002D2A3C" w:rsidRPr="00D336D3">
        <w:rPr>
          <w:b/>
        </w:rPr>
        <w:t xml:space="preserve"> The multi-TTI grants should include support for transmitting mini-slots in the initial portion of the transmission followed by </w:t>
      </w:r>
      <w:r w:rsidR="002D2A3C">
        <w:rPr>
          <w:b/>
        </w:rPr>
        <w:t xml:space="preserve">switching to </w:t>
      </w:r>
      <w:r w:rsidR="002D2A3C" w:rsidRPr="00D336D3">
        <w:rPr>
          <w:b/>
        </w:rPr>
        <w:t>full slot at slot boundaries</w:t>
      </w:r>
    </w:p>
    <w:p w14:paraId="6A1C4663" w14:textId="77777777" w:rsidR="002D2A3C" w:rsidRDefault="00801268" w:rsidP="008E661B">
      <w:pPr>
        <w:rPr>
          <w:b/>
        </w:rPr>
      </w:pPr>
      <w:r>
        <w:fldChar w:fldCharType="end"/>
      </w:r>
      <w:r>
        <w:fldChar w:fldCharType="begin"/>
      </w:r>
      <w:r>
        <w:instrText xml:space="preserve"> REF p9 \h </w:instrText>
      </w:r>
      <w:r>
        <w:fldChar w:fldCharType="separate"/>
      </w:r>
      <w:r w:rsidR="002D2A3C" w:rsidRPr="00862899">
        <w:rPr>
          <w:b/>
          <w:u w:val="single"/>
        </w:rPr>
        <w:t xml:space="preserve">Proposal </w:t>
      </w:r>
      <w:r w:rsidR="002D2A3C">
        <w:rPr>
          <w:b/>
          <w:noProof/>
          <w:u w:val="single"/>
        </w:rPr>
        <w:t>7</w:t>
      </w:r>
      <w:r w:rsidR="002D2A3C" w:rsidRPr="00862899">
        <w:rPr>
          <w:b/>
          <w:u w:val="single"/>
        </w:rPr>
        <w:t>:</w:t>
      </w:r>
      <w:r w:rsidR="002D2A3C" w:rsidRPr="00862899">
        <w:rPr>
          <w:b/>
        </w:rPr>
        <w:t xml:space="preserve"> Introduce </w:t>
      </w:r>
      <w:r w:rsidR="002D2A3C">
        <w:rPr>
          <w:b/>
        </w:rPr>
        <w:t>one of the following mechanisms to disable ACK transmissions corresponding to a DL grant at the slot specified by the PDSCH to HARQ ACK delay field</w:t>
      </w:r>
    </w:p>
    <w:p w14:paraId="59C5418B" w14:textId="77777777" w:rsidR="002D2A3C" w:rsidRDefault="002D2A3C" w:rsidP="008E661B">
      <w:pPr>
        <w:pStyle w:val="ListParagraph"/>
        <w:numPr>
          <w:ilvl w:val="0"/>
          <w:numId w:val="50"/>
        </w:numPr>
        <w:rPr>
          <w:b/>
        </w:rPr>
      </w:pPr>
      <w:r>
        <w:rPr>
          <w:b/>
        </w:rPr>
        <w:t xml:space="preserve">Explicit bit in the DCI that indicates UE to skip ACK transmission </w:t>
      </w:r>
    </w:p>
    <w:p w14:paraId="7F705BD1" w14:textId="77777777" w:rsidR="002D2A3C" w:rsidRDefault="002D2A3C" w:rsidP="008E661B">
      <w:pPr>
        <w:pStyle w:val="ListParagraph"/>
        <w:numPr>
          <w:ilvl w:val="0"/>
          <w:numId w:val="50"/>
        </w:numPr>
        <w:rPr>
          <w:b/>
        </w:rPr>
      </w:pPr>
      <w:bookmarkStart w:id="22" w:name="_GoBack"/>
      <w:r>
        <w:rPr>
          <w:b/>
        </w:rPr>
        <w:t xml:space="preserve">Reserve one of the delay values in the PDSCH to HARQ ACK delay field to indicate that ACK transmission </w:t>
      </w:r>
      <w:bookmarkEnd w:id="22"/>
      <w:r>
        <w:rPr>
          <w:b/>
        </w:rPr>
        <w:t>has to be skipped</w:t>
      </w:r>
    </w:p>
    <w:p w14:paraId="788307C0" w14:textId="1898BB30" w:rsidR="00307EED" w:rsidRDefault="00801268" w:rsidP="00EE18D1">
      <w:r>
        <w:fldChar w:fldCharType="end"/>
      </w:r>
      <w:r>
        <w:fldChar w:fldCharType="begin"/>
      </w:r>
      <w:r>
        <w:instrText xml:space="preserve"> REF p10 \h </w:instrText>
      </w:r>
      <w:r>
        <w:fldChar w:fldCharType="separate"/>
      </w:r>
      <w:r w:rsidR="002D2A3C" w:rsidRPr="00307EED">
        <w:rPr>
          <w:b/>
          <w:u w:val="single"/>
        </w:rPr>
        <w:t xml:space="preserve">Proposal </w:t>
      </w:r>
      <w:r w:rsidR="002D2A3C">
        <w:rPr>
          <w:b/>
          <w:noProof/>
          <w:u w:val="single"/>
        </w:rPr>
        <w:t>8</w:t>
      </w:r>
      <w:r w:rsidR="002D2A3C" w:rsidRPr="00307EED">
        <w:rPr>
          <w:b/>
          <w:u w:val="single"/>
        </w:rPr>
        <w:t>:</w:t>
      </w:r>
      <w:r w:rsidR="002D2A3C" w:rsidRPr="00307EED">
        <w:rPr>
          <w:b/>
        </w:rPr>
        <w:t xml:space="preserve"> The multi-TTI grants should also support CBG based retransmissions</w:t>
      </w:r>
      <w:r>
        <w:fldChar w:fldCharType="end"/>
      </w:r>
    </w:p>
    <w:p w14:paraId="59C593BE" w14:textId="77777777" w:rsidR="002D2A3C" w:rsidRPr="00307EED" w:rsidRDefault="00801268" w:rsidP="00EE18D1">
      <w:pPr>
        <w:rPr>
          <w:b/>
        </w:rPr>
      </w:pPr>
      <w:r>
        <w:fldChar w:fldCharType="begin"/>
      </w:r>
      <w:r>
        <w:instrText xml:space="preserve"> REF p11 \h </w:instrText>
      </w:r>
      <w:r>
        <w:fldChar w:fldCharType="separate"/>
      </w:r>
      <w:r w:rsidR="002D2A3C" w:rsidRPr="00307EED">
        <w:rPr>
          <w:b/>
          <w:u w:val="single"/>
        </w:rPr>
        <w:t xml:space="preserve">Proposal </w:t>
      </w:r>
      <w:r w:rsidR="002D2A3C">
        <w:rPr>
          <w:b/>
          <w:noProof/>
          <w:u w:val="single"/>
        </w:rPr>
        <w:t>9</w:t>
      </w:r>
      <w:r w:rsidR="002D2A3C" w:rsidRPr="00307EED">
        <w:rPr>
          <w:b/>
          <w:u w:val="single"/>
        </w:rPr>
        <w:t>:</w:t>
      </w:r>
      <w:r w:rsidR="002D2A3C">
        <w:rPr>
          <w:b/>
        </w:rPr>
        <w:t xml:space="preserve"> </w:t>
      </w:r>
      <w:r w:rsidR="002D2A3C" w:rsidRPr="00307EED">
        <w:rPr>
          <w:b/>
        </w:rPr>
        <w:t>Introduce the following schemes to reduce the DCI size of multi-TTI grant with CBG based retransmissions</w:t>
      </w:r>
    </w:p>
    <w:p w14:paraId="0BC1D225" w14:textId="77777777" w:rsidR="002D2A3C" w:rsidRPr="006F4681" w:rsidRDefault="002D2A3C" w:rsidP="0024048E">
      <w:pPr>
        <w:pStyle w:val="ListParagraph"/>
        <w:numPr>
          <w:ilvl w:val="0"/>
          <w:numId w:val="51"/>
        </w:numPr>
        <w:rPr>
          <w:b/>
        </w:rPr>
      </w:pPr>
      <w:r w:rsidRPr="006F4681">
        <w:rPr>
          <w:b/>
        </w:rPr>
        <w:t>Splitting the information into two smaller DCIs</w:t>
      </w:r>
    </w:p>
    <w:p w14:paraId="25A77B0F" w14:textId="77777777" w:rsidR="002D2A3C" w:rsidRPr="006F4681" w:rsidRDefault="002D2A3C" w:rsidP="0024048E">
      <w:pPr>
        <w:pStyle w:val="ListParagraph"/>
        <w:numPr>
          <w:ilvl w:val="0"/>
          <w:numId w:val="51"/>
        </w:numPr>
        <w:rPr>
          <w:b/>
        </w:rPr>
      </w:pPr>
      <w:r w:rsidRPr="006F4681">
        <w:rPr>
          <w:b/>
        </w:rPr>
        <w:t xml:space="preserve">Compression schemes for the CBG indication in multi-TTI grant </w:t>
      </w:r>
    </w:p>
    <w:p w14:paraId="16D6004B" w14:textId="77777777" w:rsidR="002D2A3C" w:rsidRDefault="00801268" w:rsidP="00D12099">
      <w:pPr>
        <w:rPr>
          <w:b/>
        </w:rPr>
      </w:pPr>
      <w:r>
        <w:fldChar w:fldCharType="end"/>
      </w:r>
      <w:r>
        <w:fldChar w:fldCharType="begin"/>
      </w:r>
      <w:r>
        <w:instrText xml:space="preserve"> REF p12 \h </w:instrText>
      </w:r>
      <w:r>
        <w:fldChar w:fldCharType="separate"/>
      </w:r>
      <w:r w:rsidR="002D2A3C" w:rsidRPr="003C413D">
        <w:rPr>
          <w:b/>
          <w:u w:val="single"/>
        </w:rPr>
        <w:t xml:space="preserve">Proposal </w:t>
      </w:r>
      <w:r w:rsidR="002D2A3C">
        <w:rPr>
          <w:b/>
          <w:noProof/>
          <w:u w:val="single"/>
        </w:rPr>
        <w:t>10</w:t>
      </w:r>
      <w:r w:rsidR="002D2A3C" w:rsidRPr="003C413D">
        <w:rPr>
          <w:b/>
          <w:u w:val="single"/>
        </w:rPr>
        <w:t>:</w:t>
      </w:r>
      <w:r w:rsidR="002D2A3C" w:rsidRPr="003C413D">
        <w:rPr>
          <w:b/>
        </w:rPr>
        <w:t xml:space="preserve"> </w:t>
      </w:r>
      <w:r w:rsidR="002D2A3C">
        <w:rPr>
          <w:b/>
        </w:rPr>
        <w:t>The group HARQ-ACK feedback should also support CBG level ACK/NACK feedback</w:t>
      </w:r>
    </w:p>
    <w:p w14:paraId="7217B819" w14:textId="77777777" w:rsidR="002D2A3C" w:rsidRPr="006B1617" w:rsidRDefault="00801268" w:rsidP="00241E68">
      <w:pPr>
        <w:rPr>
          <w:b/>
        </w:rPr>
      </w:pPr>
      <w:r>
        <w:fldChar w:fldCharType="end"/>
      </w:r>
      <w:r>
        <w:fldChar w:fldCharType="begin"/>
      </w:r>
      <w:r>
        <w:instrText xml:space="preserve"> REF p13 \h </w:instrText>
      </w:r>
      <w:r>
        <w:fldChar w:fldCharType="separate"/>
      </w:r>
      <w:r w:rsidR="002D2A3C" w:rsidRPr="006B1617">
        <w:rPr>
          <w:b/>
          <w:u w:val="single"/>
        </w:rPr>
        <w:t xml:space="preserve">Proposal </w:t>
      </w:r>
      <w:r w:rsidR="002D2A3C">
        <w:rPr>
          <w:b/>
          <w:noProof/>
          <w:u w:val="single"/>
        </w:rPr>
        <w:t>11</w:t>
      </w:r>
      <w:r w:rsidR="002D2A3C" w:rsidRPr="006B1617">
        <w:rPr>
          <w:b/>
          <w:u w:val="single"/>
        </w:rPr>
        <w:t>:</w:t>
      </w:r>
      <w:r w:rsidR="002D2A3C" w:rsidRPr="006B1617">
        <w:rPr>
          <w:b/>
        </w:rPr>
        <w:t xml:space="preserve"> </w:t>
      </w:r>
      <w:r w:rsidR="002D2A3C">
        <w:rPr>
          <w:b/>
        </w:rPr>
        <w:t xml:space="preserve"> Introduce compression schemes to reduce the ACK feedback overhead for CBG based group HARQ ACK feedback</w:t>
      </w:r>
    </w:p>
    <w:p w14:paraId="58B3C05E" w14:textId="22DE1ADF" w:rsidR="00801268" w:rsidRPr="00892742" w:rsidRDefault="00801268" w:rsidP="00801268">
      <w:pPr>
        <w:tabs>
          <w:tab w:val="left" w:pos="1244"/>
        </w:tabs>
      </w:pPr>
      <w:r>
        <w:fldChar w:fldCharType="end"/>
      </w:r>
      <w:r>
        <w:fldChar w:fldCharType="begin"/>
      </w:r>
      <w:r>
        <w:instrText xml:space="preserve"> REF p14 \h </w:instrText>
      </w:r>
      <w:r>
        <w:fldChar w:fldCharType="separate"/>
      </w:r>
      <w:r w:rsidR="002D2A3C" w:rsidRPr="00D336D3">
        <w:rPr>
          <w:b/>
          <w:u w:val="single"/>
        </w:rPr>
        <w:t xml:space="preserve">Proposal </w:t>
      </w:r>
      <w:r w:rsidR="002D2A3C">
        <w:rPr>
          <w:b/>
          <w:noProof/>
          <w:u w:val="single"/>
        </w:rPr>
        <w:t>12</w:t>
      </w:r>
      <w:r w:rsidR="002D2A3C" w:rsidRPr="00D336D3">
        <w:rPr>
          <w:b/>
          <w:u w:val="single"/>
        </w:rPr>
        <w:t>:</w:t>
      </w:r>
      <w:r w:rsidR="002D2A3C" w:rsidRPr="00D336D3">
        <w:rPr>
          <w:b/>
        </w:rPr>
        <w:t xml:space="preserve"> T</w:t>
      </w:r>
      <w:r w:rsidR="002D2A3C">
        <w:rPr>
          <w:b/>
        </w:rPr>
        <w:t>wo-stage grant where a first grant gives the parameters necessary for PUSCH transmission preparation and a second grant that provides the trigger for PUSCH transmission should be supported for scheduling PUSCH</w:t>
      </w:r>
      <w:r>
        <w:fldChar w:fldCharType="end"/>
      </w:r>
    </w:p>
    <w:p w14:paraId="371A46D5" w14:textId="5E8D768E" w:rsidR="00427643" w:rsidRPr="0099619E" w:rsidRDefault="00427643" w:rsidP="00AD5768">
      <w:pPr>
        <w:pStyle w:val="Heading1"/>
        <w:numPr>
          <w:ilvl w:val="0"/>
          <w:numId w:val="0"/>
        </w:numPr>
        <w:rPr>
          <w:lang w:val="en-US"/>
        </w:rPr>
      </w:pPr>
      <w:r w:rsidRPr="0099619E">
        <w:rPr>
          <w:lang w:val="en-US"/>
        </w:rPr>
        <w:t>References</w:t>
      </w:r>
    </w:p>
    <w:p w14:paraId="30C6A048" w14:textId="77777777"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F36F80">
        <w:rPr>
          <w:rFonts w:ascii="Times New Roman" w:hAnsi="Times New Roman"/>
          <w:lang w:eastAsia="ko-KR"/>
        </w:rPr>
        <w:t>1</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F8DDF91"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 xml:space="preserve">[2]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01FA76F1" w:rsidR="00307EED" w:rsidRDefault="00307EED"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3</w:t>
      </w:r>
      <w:r w:rsidRPr="00100305">
        <w:rPr>
          <w:rFonts w:ascii="Times New Roman" w:hAnsi="Times New Roman"/>
          <w:lang w:eastAsia="ko-KR"/>
        </w:rPr>
        <w:t>] R</w:t>
      </w:r>
      <w:r>
        <w:rPr>
          <w:rFonts w:ascii="Times New Roman" w:hAnsi="Times New Roman"/>
          <w:lang w:eastAsia="ko-KR"/>
        </w:rPr>
        <w:t>1</w:t>
      </w:r>
      <w:r w:rsidRPr="00100305">
        <w:rPr>
          <w:rFonts w:ascii="Times New Roman" w:hAnsi="Times New Roman"/>
          <w:lang w:eastAsia="ko-KR"/>
        </w:rPr>
        <w:t>-18</w:t>
      </w:r>
      <w:r>
        <w:rPr>
          <w:rFonts w:ascii="Times New Roman" w:hAnsi="Times New Roman"/>
          <w:lang w:eastAsia="ko-KR"/>
        </w:rPr>
        <w:t>09921</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94, Gothenburg, Sweden</w:t>
      </w:r>
      <w:r w:rsidRPr="00100305">
        <w:rPr>
          <w:rFonts w:ascii="Times New Roman" w:hAnsi="Times New Roman"/>
          <w:lang w:eastAsia="ko-KR"/>
        </w:rPr>
        <w:t xml:space="preserve">, </w:t>
      </w:r>
      <w:r>
        <w:rPr>
          <w:rFonts w:ascii="Times New Roman" w:hAnsi="Times New Roman"/>
          <w:lang w:eastAsia="ko-KR"/>
        </w:rPr>
        <w:t>Aug.</w:t>
      </w:r>
      <w:r w:rsidRPr="00100305">
        <w:rPr>
          <w:rFonts w:ascii="Times New Roman" w:hAnsi="Times New Roman"/>
          <w:lang w:eastAsia="ko-KR"/>
        </w:rPr>
        <w:t xml:space="preserve"> </w:t>
      </w:r>
      <w:r>
        <w:rPr>
          <w:rFonts w:ascii="Times New Roman" w:hAnsi="Times New Roman"/>
          <w:lang w:eastAsia="ko-KR"/>
        </w:rPr>
        <w:t>20</w:t>
      </w:r>
      <w:r w:rsidRPr="00100305">
        <w:rPr>
          <w:rFonts w:ascii="Times New Roman" w:hAnsi="Times New Roman"/>
          <w:lang w:eastAsia="ko-KR"/>
        </w:rPr>
        <w:t>-</w:t>
      </w:r>
      <w:r>
        <w:rPr>
          <w:rFonts w:ascii="Times New Roman" w:hAnsi="Times New Roman"/>
          <w:lang w:eastAsia="ko-KR"/>
        </w:rPr>
        <w:t>2</w:t>
      </w:r>
      <w:r w:rsidRPr="00100305">
        <w:rPr>
          <w:rFonts w:ascii="Times New Roman" w:hAnsi="Times New Roman"/>
          <w:lang w:eastAsia="ko-KR"/>
        </w:rPr>
        <w:t>4, 2018</w:t>
      </w:r>
      <w:r>
        <w:rPr>
          <w:rFonts w:ascii="Times New Roman" w:hAnsi="Times New Roman"/>
          <w:lang w:eastAsia="ko-KR"/>
        </w:rPr>
        <w:t>.</w:t>
      </w:r>
    </w:p>
    <w:p w14:paraId="70B0CF91" w14:textId="02E906E7" w:rsidR="00307EED" w:rsidRPr="00307EED" w:rsidRDefault="00307EED" w:rsidP="00307EED">
      <w:pPr>
        <w:pStyle w:val="BodyText"/>
        <w:overflowPunct w:val="0"/>
        <w:textAlignment w:val="baseline"/>
        <w:rPr>
          <w:rFonts w:ascii="Times New Roman" w:hAnsi="Times New Roman"/>
          <w:lang w:eastAsia="ko-KR"/>
        </w:rPr>
      </w:pPr>
      <w:r w:rsidRPr="00307EED">
        <w:rPr>
          <w:rFonts w:ascii="Times New Roman" w:hAnsi="Times New Roman"/>
          <w:lang w:eastAsia="ko-KR"/>
        </w:rPr>
        <w:t>[</w:t>
      </w:r>
      <w:r>
        <w:rPr>
          <w:rFonts w:ascii="Times New Roman" w:hAnsi="Times New Roman"/>
          <w:lang w:eastAsia="ko-KR"/>
        </w:rPr>
        <w:t>4</w:t>
      </w:r>
      <w:r w:rsidRPr="00307EED">
        <w:rPr>
          <w:rFonts w:ascii="Times New Roman" w:hAnsi="Times New Roman"/>
          <w:lang w:eastAsia="ko-KR"/>
        </w:rPr>
        <w:t>]</w:t>
      </w:r>
      <w:r>
        <w:rPr>
          <w:rFonts w:ascii="Times New Roman" w:hAnsi="Times New Roman"/>
          <w:lang w:eastAsia="ko-KR"/>
        </w:rPr>
        <w:t xml:space="preserve"> </w:t>
      </w:r>
      <w:r w:rsidRPr="00307EED">
        <w:rPr>
          <w:rFonts w:ascii="Times New Roman" w:hAnsi="Times New Roman"/>
          <w:lang w:eastAsia="ko-KR"/>
        </w:rPr>
        <w:t>R1-1808063</w:t>
      </w:r>
      <w:r>
        <w:rPr>
          <w:rFonts w:ascii="Times New Roman" w:hAnsi="Times New Roman"/>
          <w:lang w:eastAsia="ko-KR"/>
        </w:rPr>
        <w:t>,</w:t>
      </w:r>
      <w:r w:rsidRPr="00307EED">
        <w:rPr>
          <w:rFonts w:ascii="Times New Roman" w:hAnsi="Times New Roman"/>
          <w:lang w:eastAsia="ko-KR"/>
        </w:rPr>
        <w:tab/>
      </w:r>
      <w:r>
        <w:rPr>
          <w:rFonts w:ascii="Times New Roman" w:hAnsi="Times New Roman"/>
          <w:lang w:eastAsia="ko-KR"/>
        </w:rPr>
        <w:t>“</w:t>
      </w:r>
      <w:r w:rsidRPr="00307EED">
        <w:rPr>
          <w:rFonts w:ascii="Times New Roman" w:hAnsi="Times New Roman"/>
          <w:lang w:eastAsia="ko-KR"/>
        </w:rPr>
        <w:t>HARQ enhancement in NR unlicensed</w:t>
      </w:r>
      <w:r>
        <w:rPr>
          <w:rFonts w:ascii="Times New Roman" w:hAnsi="Times New Roman"/>
          <w:lang w:eastAsia="ko-KR"/>
        </w:rPr>
        <w:t xml:space="preserve">”, </w:t>
      </w:r>
      <w:r w:rsidRPr="00307EED">
        <w:rPr>
          <w:rFonts w:ascii="Times New Roman" w:hAnsi="Times New Roman"/>
          <w:lang w:eastAsia="ko-KR"/>
        </w:rPr>
        <w:t>Huawei, HiSilicon</w:t>
      </w:r>
      <w:r>
        <w:rPr>
          <w:rFonts w:ascii="Times New Roman" w:hAnsi="Times New Roman"/>
          <w:lang w:eastAsia="ko-KR"/>
        </w:rPr>
        <w:t xml:space="preserve">,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94, Gothenburg, Sweden</w:t>
      </w:r>
      <w:r w:rsidRPr="00100305">
        <w:rPr>
          <w:rFonts w:ascii="Times New Roman" w:hAnsi="Times New Roman"/>
          <w:lang w:eastAsia="ko-KR"/>
        </w:rPr>
        <w:t xml:space="preserve">, </w:t>
      </w:r>
      <w:r>
        <w:rPr>
          <w:rFonts w:ascii="Times New Roman" w:hAnsi="Times New Roman"/>
          <w:lang w:eastAsia="ko-KR"/>
        </w:rPr>
        <w:t>Aug.</w:t>
      </w:r>
      <w:r w:rsidRPr="00100305">
        <w:rPr>
          <w:rFonts w:ascii="Times New Roman" w:hAnsi="Times New Roman"/>
          <w:lang w:eastAsia="ko-KR"/>
        </w:rPr>
        <w:t xml:space="preserve"> </w:t>
      </w:r>
      <w:r>
        <w:rPr>
          <w:rFonts w:ascii="Times New Roman" w:hAnsi="Times New Roman"/>
          <w:lang w:eastAsia="ko-KR"/>
        </w:rPr>
        <w:t>20</w:t>
      </w:r>
      <w:r w:rsidRPr="00100305">
        <w:rPr>
          <w:rFonts w:ascii="Times New Roman" w:hAnsi="Times New Roman"/>
          <w:lang w:eastAsia="ko-KR"/>
        </w:rPr>
        <w:t>-</w:t>
      </w:r>
      <w:r>
        <w:rPr>
          <w:rFonts w:ascii="Times New Roman" w:hAnsi="Times New Roman"/>
          <w:lang w:eastAsia="ko-KR"/>
        </w:rPr>
        <w:t>2</w:t>
      </w:r>
      <w:r w:rsidRPr="00100305">
        <w:rPr>
          <w:rFonts w:ascii="Times New Roman" w:hAnsi="Times New Roman"/>
          <w:lang w:eastAsia="ko-KR"/>
        </w:rPr>
        <w:t>4, 2018</w:t>
      </w:r>
      <w:r>
        <w:rPr>
          <w:rFonts w:ascii="Times New Roman" w:hAnsi="Times New Roman"/>
          <w:lang w:eastAsia="ko-KR"/>
        </w:rPr>
        <w:t>.</w:t>
      </w:r>
    </w:p>
    <w:p w14:paraId="00B1B03B" w14:textId="4F0EA6FE" w:rsidR="00307EED" w:rsidRDefault="00307EED" w:rsidP="00307EED">
      <w:pPr>
        <w:pStyle w:val="BodyText"/>
        <w:overflowPunct w:val="0"/>
        <w:textAlignment w:val="baseline"/>
        <w:rPr>
          <w:rFonts w:ascii="Times New Roman" w:hAnsi="Times New Roman"/>
          <w:lang w:eastAsia="ko-KR"/>
        </w:rPr>
      </w:pPr>
      <w:r w:rsidRPr="00307EED">
        <w:rPr>
          <w:rFonts w:ascii="Times New Roman" w:hAnsi="Times New Roman"/>
          <w:lang w:eastAsia="ko-KR"/>
        </w:rPr>
        <w:t>[</w:t>
      </w:r>
      <w:r>
        <w:rPr>
          <w:rFonts w:ascii="Times New Roman" w:hAnsi="Times New Roman"/>
          <w:lang w:eastAsia="ko-KR"/>
        </w:rPr>
        <w:t>5</w:t>
      </w:r>
      <w:r w:rsidRPr="00307EED">
        <w:rPr>
          <w:rFonts w:ascii="Times New Roman" w:hAnsi="Times New Roman"/>
          <w:lang w:eastAsia="ko-KR"/>
        </w:rPr>
        <w:t>]</w:t>
      </w:r>
      <w:r>
        <w:rPr>
          <w:rFonts w:ascii="Times New Roman" w:hAnsi="Times New Roman"/>
          <w:lang w:eastAsia="ko-KR"/>
        </w:rPr>
        <w:t xml:space="preserve"> </w:t>
      </w:r>
      <w:r w:rsidRPr="00307EED">
        <w:rPr>
          <w:rFonts w:ascii="Times New Roman" w:hAnsi="Times New Roman"/>
          <w:lang w:eastAsia="ko-KR"/>
        </w:rPr>
        <w:t>R1-1808239</w:t>
      </w:r>
      <w:r>
        <w:rPr>
          <w:rFonts w:ascii="Times New Roman" w:hAnsi="Times New Roman"/>
          <w:lang w:eastAsia="ko-KR"/>
        </w:rPr>
        <w:t>,</w:t>
      </w:r>
      <w:r w:rsidRPr="00307EED">
        <w:rPr>
          <w:rFonts w:ascii="Times New Roman" w:hAnsi="Times New Roman"/>
          <w:lang w:eastAsia="ko-KR"/>
        </w:rPr>
        <w:tab/>
      </w:r>
      <w:r>
        <w:rPr>
          <w:rFonts w:ascii="Times New Roman" w:hAnsi="Times New Roman"/>
          <w:lang w:eastAsia="ko-KR"/>
        </w:rPr>
        <w:t>“</w:t>
      </w:r>
      <w:r w:rsidRPr="00307EED">
        <w:rPr>
          <w:rFonts w:ascii="Times New Roman" w:hAnsi="Times New Roman"/>
          <w:lang w:eastAsia="ko-KR"/>
        </w:rPr>
        <w:t>Discussion on HARQ operation for NR-U</w:t>
      </w:r>
      <w:r>
        <w:rPr>
          <w:rFonts w:ascii="Times New Roman" w:hAnsi="Times New Roman"/>
          <w:lang w:eastAsia="ko-KR"/>
        </w:rPr>
        <w:t>”,</w:t>
      </w:r>
      <w:r w:rsidRPr="00307EED">
        <w:rPr>
          <w:rFonts w:ascii="Times New Roman" w:hAnsi="Times New Roman"/>
          <w:lang w:eastAsia="ko-KR"/>
        </w:rPr>
        <w:tab/>
      </w:r>
      <w:r>
        <w:rPr>
          <w:rFonts w:ascii="Times New Roman" w:hAnsi="Times New Roman"/>
          <w:lang w:eastAsia="ko-KR"/>
        </w:rPr>
        <w:t xml:space="preserve"> Vivo,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94, Gothenburg, Sweden</w:t>
      </w:r>
      <w:r w:rsidRPr="00100305">
        <w:rPr>
          <w:rFonts w:ascii="Times New Roman" w:hAnsi="Times New Roman"/>
          <w:lang w:eastAsia="ko-KR"/>
        </w:rPr>
        <w:t xml:space="preserve">, </w:t>
      </w:r>
      <w:r>
        <w:rPr>
          <w:rFonts w:ascii="Times New Roman" w:hAnsi="Times New Roman"/>
          <w:lang w:eastAsia="ko-KR"/>
        </w:rPr>
        <w:t>Aug.</w:t>
      </w:r>
      <w:r w:rsidRPr="00100305">
        <w:rPr>
          <w:rFonts w:ascii="Times New Roman" w:hAnsi="Times New Roman"/>
          <w:lang w:eastAsia="ko-KR"/>
        </w:rPr>
        <w:t xml:space="preserve"> </w:t>
      </w:r>
      <w:r>
        <w:rPr>
          <w:rFonts w:ascii="Times New Roman" w:hAnsi="Times New Roman"/>
          <w:lang w:eastAsia="ko-KR"/>
        </w:rPr>
        <w:t>20</w:t>
      </w:r>
      <w:r w:rsidRPr="00100305">
        <w:rPr>
          <w:rFonts w:ascii="Times New Roman" w:hAnsi="Times New Roman"/>
          <w:lang w:eastAsia="ko-KR"/>
        </w:rPr>
        <w:t>-</w:t>
      </w:r>
      <w:r>
        <w:rPr>
          <w:rFonts w:ascii="Times New Roman" w:hAnsi="Times New Roman"/>
          <w:lang w:eastAsia="ko-KR"/>
        </w:rPr>
        <w:t>2</w:t>
      </w:r>
      <w:r w:rsidRPr="00100305">
        <w:rPr>
          <w:rFonts w:ascii="Times New Roman" w:hAnsi="Times New Roman"/>
          <w:lang w:eastAsia="ko-KR"/>
        </w:rPr>
        <w:t>4, 2018</w:t>
      </w:r>
      <w:r>
        <w:rPr>
          <w:rFonts w:ascii="Times New Roman" w:hAnsi="Times New Roman"/>
          <w:lang w:eastAsia="ko-KR"/>
        </w:rPr>
        <w:t>.</w:t>
      </w:r>
    </w:p>
    <w:p w14:paraId="7FE614DA" w14:textId="77777777" w:rsidR="007424DA" w:rsidRDefault="007424DA" w:rsidP="001E1FCE">
      <w:pPr>
        <w:pStyle w:val="BodyText"/>
        <w:overflowPunct w:val="0"/>
        <w:ind w:left="420" w:hanging="240"/>
        <w:textAlignment w:val="baseline"/>
        <w:rPr>
          <w:rFonts w:ascii="Times New Roman" w:hAnsi="Times New Roman"/>
          <w:lang w:eastAsia="ko-KR"/>
        </w:rPr>
      </w:pPr>
    </w:p>
    <w:sectPr w:rsidR="007424DA" w:rsidSect="0012020F">
      <w:footerReference w:type="defaul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CF0D" w14:textId="77777777" w:rsidR="00801268" w:rsidRDefault="00801268"/>
  </w:endnote>
  <w:endnote w:type="continuationSeparator" w:id="0">
    <w:p w14:paraId="6D671151" w14:textId="77777777" w:rsidR="00801268" w:rsidRDefault="00801268"/>
  </w:endnote>
  <w:endnote w:type="continuationNotice" w:id="1">
    <w:p w14:paraId="57180E85" w14:textId="77777777" w:rsidR="00801268" w:rsidRDefault="00801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01268" w:rsidRDefault="00801268">
    <w:pPr>
      <w:pStyle w:val="Footer"/>
    </w:pPr>
  </w:p>
  <w:p w14:paraId="3A68EC39" w14:textId="77777777" w:rsidR="00801268" w:rsidRDefault="00801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B45D" w14:textId="77777777" w:rsidR="00801268" w:rsidRDefault="00801268"/>
  </w:footnote>
  <w:footnote w:type="continuationSeparator" w:id="0">
    <w:p w14:paraId="6918BF3C" w14:textId="77777777" w:rsidR="00801268" w:rsidRDefault="00801268"/>
  </w:footnote>
  <w:footnote w:type="continuationNotice" w:id="1">
    <w:p w14:paraId="7C8E9871" w14:textId="77777777" w:rsidR="00801268" w:rsidRDefault="00801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42239"/>
    <w:multiLevelType w:val="hybridMultilevel"/>
    <w:tmpl w:val="20E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6360D"/>
    <w:multiLevelType w:val="hybridMultilevel"/>
    <w:tmpl w:val="B0D8D7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85F08"/>
    <w:multiLevelType w:val="hybridMultilevel"/>
    <w:tmpl w:val="F8A2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8302D"/>
    <w:multiLevelType w:val="multilevel"/>
    <w:tmpl w:val="AFBC4856"/>
    <w:numStyleLink w:val="StyleBulleted"/>
  </w:abstractNum>
  <w:abstractNum w:abstractNumId="36"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C43606"/>
    <w:multiLevelType w:val="hybridMultilevel"/>
    <w:tmpl w:val="A74C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DF485C"/>
    <w:multiLevelType w:val="hybridMultilevel"/>
    <w:tmpl w:val="58B80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4"/>
  </w:num>
  <w:num w:numId="3">
    <w:abstractNumId w:val="11"/>
  </w:num>
  <w:num w:numId="4">
    <w:abstractNumId w:val="0"/>
  </w:num>
  <w:num w:numId="5">
    <w:abstractNumId w:val="32"/>
  </w:num>
  <w:num w:numId="6">
    <w:abstractNumId w:val="15"/>
  </w:num>
  <w:num w:numId="7">
    <w:abstractNumId w:val="19"/>
  </w:num>
  <w:num w:numId="8">
    <w:abstractNumId w:val="28"/>
  </w:num>
  <w:num w:numId="9">
    <w:abstractNumId w:val="21"/>
  </w:num>
  <w:num w:numId="10">
    <w:abstractNumId w:val="17"/>
  </w:num>
  <w:num w:numId="11">
    <w:abstractNumId w:val="39"/>
  </w:num>
  <w:num w:numId="12">
    <w:abstractNumId w:val="3"/>
  </w:num>
  <w:num w:numId="13">
    <w:abstractNumId w:val="26"/>
  </w:num>
  <w:num w:numId="14">
    <w:abstractNumId w:val="18"/>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33"/>
  </w:num>
  <w:num w:numId="19">
    <w:abstractNumId w:val="11"/>
  </w:num>
  <w:num w:numId="20">
    <w:abstractNumId w:val="36"/>
  </w:num>
  <w:num w:numId="21">
    <w:abstractNumId w:val="46"/>
  </w:num>
  <w:num w:numId="22">
    <w:abstractNumId w:val="41"/>
  </w:num>
  <w:num w:numId="23">
    <w:abstractNumId w:val="6"/>
  </w:num>
  <w:num w:numId="24">
    <w:abstractNumId w:val="24"/>
  </w:num>
  <w:num w:numId="25">
    <w:abstractNumId w:val="12"/>
  </w:num>
  <w:num w:numId="26">
    <w:abstractNumId w:val="25"/>
  </w:num>
  <w:num w:numId="27">
    <w:abstractNumId w:val="31"/>
  </w:num>
  <w:num w:numId="28">
    <w:abstractNumId w:val="23"/>
  </w:num>
  <w:num w:numId="29">
    <w:abstractNumId w:val="22"/>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45"/>
  </w:num>
  <w:num w:numId="34">
    <w:abstractNumId w:val="42"/>
  </w:num>
  <w:num w:numId="35">
    <w:abstractNumId w:val="27"/>
  </w:num>
  <w:num w:numId="36">
    <w:abstractNumId w:val="35"/>
  </w:num>
  <w:num w:numId="37">
    <w:abstractNumId w:val="20"/>
  </w:num>
  <w:num w:numId="38">
    <w:abstractNumId w:val="49"/>
  </w:num>
  <w:num w:numId="39">
    <w:abstractNumId w:val="11"/>
  </w:num>
  <w:num w:numId="40">
    <w:abstractNumId w:val="10"/>
  </w:num>
  <w:num w:numId="41">
    <w:abstractNumId w:val="43"/>
  </w:num>
  <w:num w:numId="42">
    <w:abstractNumId w:val="16"/>
  </w:num>
  <w:num w:numId="43">
    <w:abstractNumId w:val="40"/>
  </w:num>
  <w:num w:numId="44">
    <w:abstractNumId w:val="13"/>
  </w:num>
  <w:num w:numId="45">
    <w:abstractNumId w:val="30"/>
  </w:num>
  <w:num w:numId="46">
    <w:abstractNumId w:val="1"/>
  </w:num>
  <w:num w:numId="47">
    <w:abstractNumId w:val="7"/>
  </w:num>
  <w:num w:numId="48">
    <w:abstractNumId w:val="5"/>
  </w:num>
  <w:num w:numId="49">
    <w:abstractNumId w:val="8"/>
  </w:num>
  <w:num w:numId="50">
    <w:abstractNumId w:val="34"/>
  </w:num>
  <w:num w:numId="51">
    <w:abstractNumId w:val="14"/>
  </w:num>
  <w:num w:numId="52">
    <w:abstractNumId w:val="47"/>
  </w:num>
  <w:num w:numId="53">
    <w:abstractNumId w:val="38"/>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368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24E"/>
    <w:rsid w:val="00100305"/>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4C6"/>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C47"/>
    <w:rsid w:val="001432C5"/>
    <w:rsid w:val="00143313"/>
    <w:rsid w:val="0014357E"/>
    <w:rsid w:val="00143B49"/>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0DE8"/>
    <w:rsid w:val="00331945"/>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7D4"/>
    <w:rsid w:val="00395FA6"/>
    <w:rsid w:val="003967A6"/>
    <w:rsid w:val="00396FB2"/>
    <w:rsid w:val="003974E9"/>
    <w:rsid w:val="003A17B9"/>
    <w:rsid w:val="003A1ACF"/>
    <w:rsid w:val="003A22C7"/>
    <w:rsid w:val="003A23A1"/>
    <w:rsid w:val="003A42FD"/>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2DE"/>
    <w:rsid w:val="003E2714"/>
    <w:rsid w:val="003E28BA"/>
    <w:rsid w:val="003E30B9"/>
    <w:rsid w:val="003E3358"/>
    <w:rsid w:val="003E41EE"/>
    <w:rsid w:val="003E519B"/>
    <w:rsid w:val="003E53E1"/>
    <w:rsid w:val="003E7B95"/>
    <w:rsid w:val="003E7EB8"/>
    <w:rsid w:val="003F3986"/>
    <w:rsid w:val="003F434D"/>
    <w:rsid w:val="003F55AF"/>
    <w:rsid w:val="003F5DED"/>
    <w:rsid w:val="003F622F"/>
    <w:rsid w:val="003F73AE"/>
    <w:rsid w:val="003F74FA"/>
    <w:rsid w:val="003F76BC"/>
    <w:rsid w:val="003F7B43"/>
    <w:rsid w:val="003F7C08"/>
    <w:rsid w:val="003F7F7C"/>
    <w:rsid w:val="004000E5"/>
    <w:rsid w:val="0040146F"/>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58"/>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331"/>
    <w:rsid w:val="004D4357"/>
    <w:rsid w:val="004D497A"/>
    <w:rsid w:val="004D588A"/>
    <w:rsid w:val="004D5944"/>
    <w:rsid w:val="004D691C"/>
    <w:rsid w:val="004D76AD"/>
    <w:rsid w:val="004D7E61"/>
    <w:rsid w:val="004E0BC8"/>
    <w:rsid w:val="004E0F6C"/>
    <w:rsid w:val="004E2AE9"/>
    <w:rsid w:val="004E315B"/>
    <w:rsid w:val="004E44DE"/>
    <w:rsid w:val="004E4AEB"/>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A22"/>
    <w:rsid w:val="006E3ECB"/>
    <w:rsid w:val="006E3FE0"/>
    <w:rsid w:val="006E45F1"/>
    <w:rsid w:val="006E4984"/>
    <w:rsid w:val="006E4AA4"/>
    <w:rsid w:val="006E4E10"/>
    <w:rsid w:val="006E60F3"/>
    <w:rsid w:val="006E6845"/>
    <w:rsid w:val="006E68BD"/>
    <w:rsid w:val="006E7667"/>
    <w:rsid w:val="006E7DDA"/>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633"/>
    <w:rsid w:val="008C37D0"/>
    <w:rsid w:val="008C403D"/>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6BB8"/>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1B"/>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6AF"/>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35D"/>
    <w:rsid w:val="00B7023B"/>
    <w:rsid w:val="00B70AF3"/>
    <w:rsid w:val="00B70DA6"/>
    <w:rsid w:val="00B7126F"/>
    <w:rsid w:val="00B719CE"/>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93D"/>
    <w:rsid w:val="00C06D7A"/>
    <w:rsid w:val="00C07487"/>
    <w:rsid w:val="00C0753B"/>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51D"/>
    <w:rsid w:val="00C546B1"/>
    <w:rsid w:val="00C54855"/>
    <w:rsid w:val="00C548AF"/>
    <w:rsid w:val="00C557D8"/>
    <w:rsid w:val="00C55966"/>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099"/>
    <w:rsid w:val="00D122D1"/>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1951"/>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3EQ6UJ4K66FU-4-33369</_dlc_DocId>
    <_dlc_DocIdUrl xmlns="df4eea7b-52db-4162-980b-b352f1b580a3">
      <Url>https://projects.qualcomm.com/sites/meridian/_layouts/15/DocIdRedir.aspx?ID=3EQ6UJ4K66FU-4-33369</Url>
      <Description>3EQ6UJ4K66FU-4-33369</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B76CD-459D-4CEC-B1E1-DB5C4238791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schemas.microsoft.com/office/infopath/2007/PartnerControls"/>
    <ds:schemaRef ds:uri="df4eea7b-52db-4162-980b-b352f1b580a3"/>
    <ds:schemaRef ds:uri="http://www.w3.org/XML/1998/namespace"/>
  </ds:schemaRefs>
</ds:datastoreItem>
</file>

<file path=customXml/itemProps3.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4.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5.xml><?xml version="1.0" encoding="utf-8"?>
<ds:datastoreItem xmlns:ds="http://schemas.openxmlformats.org/officeDocument/2006/customXml" ds:itemID="{F3638215-F04F-4159-96EB-F625568A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1234</TotalTime>
  <Pages>8</Pages>
  <Words>4004</Words>
  <Characters>20921</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24876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67</cp:revision>
  <cp:lastPrinted>2018-08-09T22:24:00Z</cp:lastPrinted>
  <dcterms:created xsi:type="dcterms:W3CDTF">2018-05-02T22:02:00Z</dcterms:created>
  <dcterms:modified xsi:type="dcterms:W3CDTF">2018-11-02T19:26:00Z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6d7dff42-1409-4759-94b9-57cc7112374d</vt:lpwstr>
  </property>
</Properties>
</file>